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801ED6" w14:textId="77777777" w:rsidR="00DF6A94" w:rsidRPr="003935BD" w:rsidRDefault="00CF6DBB" w:rsidP="005660DA">
      <w:pPr>
        <w:widowControl w:val="0"/>
        <w:tabs>
          <w:tab w:val="left" w:pos="-900"/>
        </w:tabs>
        <w:autoSpaceDE w:val="0"/>
        <w:autoSpaceDN w:val="0"/>
        <w:ind w:left="-810"/>
        <w:contextualSpacing/>
        <w:jc w:val="center"/>
        <w:rPr>
          <w:rFonts w:ascii="Arial" w:eastAsia="Arial" w:hAnsi="Arial" w:cs="Arial"/>
          <w:b/>
          <w:bCs/>
          <w:sz w:val="19"/>
          <w:szCs w:val="19"/>
        </w:rPr>
      </w:pPr>
      <w:r w:rsidRPr="003935BD">
        <w:rPr>
          <w:rFonts w:ascii="Arial" w:eastAsia="Arial" w:hAnsi="Arial" w:cs="Arial"/>
          <w:b/>
          <w:bCs/>
          <w:sz w:val="19"/>
          <w:szCs w:val="19"/>
        </w:rPr>
        <w:t>OFFICE OF THE CHIEF FINANCIAL OFFICER</w:t>
      </w:r>
    </w:p>
    <w:p w14:paraId="702BAB97" w14:textId="77777777" w:rsidR="005660DA" w:rsidRPr="003935BD" w:rsidRDefault="00CF6DBB" w:rsidP="005660DA">
      <w:pPr>
        <w:widowControl w:val="0"/>
        <w:tabs>
          <w:tab w:val="left" w:pos="-900"/>
        </w:tabs>
        <w:autoSpaceDE w:val="0"/>
        <w:autoSpaceDN w:val="0"/>
        <w:ind w:left="-810"/>
        <w:contextualSpacing/>
        <w:jc w:val="center"/>
        <w:rPr>
          <w:rFonts w:ascii="Arial" w:eastAsia="Arial" w:hAnsi="Arial" w:cs="Arial"/>
          <w:b/>
          <w:bCs/>
          <w:sz w:val="19"/>
          <w:szCs w:val="19"/>
        </w:rPr>
      </w:pPr>
      <w:r w:rsidRPr="003935BD">
        <w:rPr>
          <w:rFonts w:ascii="Arial" w:eastAsia="Arial" w:hAnsi="Arial" w:cs="Arial"/>
          <w:b/>
          <w:bCs/>
          <w:sz w:val="19"/>
          <w:szCs w:val="19"/>
        </w:rPr>
        <w:t>SUBCONTRACTING PLAN</w:t>
      </w:r>
    </w:p>
    <w:p w14:paraId="5662B45E" w14:textId="77777777" w:rsidR="005660DA" w:rsidRPr="003935BD" w:rsidRDefault="005660DA" w:rsidP="005660DA">
      <w:pPr>
        <w:widowControl w:val="0"/>
        <w:tabs>
          <w:tab w:val="left" w:pos="-900"/>
        </w:tabs>
        <w:autoSpaceDE w:val="0"/>
        <w:autoSpaceDN w:val="0"/>
        <w:ind w:left="-720"/>
        <w:contextualSpacing/>
        <w:jc w:val="center"/>
        <w:rPr>
          <w:rFonts w:ascii="Arial" w:eastAsia="Arial" w:hAnsi="Arial" w:cs="Arial"/>
          <w:b/>
          <w:bCs/>
          <w:sz w:val="19"/>
          <w:szCs w:val="19"/>
        </w:rPr>
      </w:pPr>
      <w:r w:rsidRPr="003935BD">
        <w:rPr>
          <w:rFonts w:ascii="Arial" w:eastAsia="Arial" w:hAnsi="Arial" w:cs="Arial"/>
          <w:b/>
          <w:bCs/>
          <w:sz w:val="19"/>
          <w:szCs w:val="19"/>
        </w:rPr>
        <w:t>FAQs &amp; Check</w:t>
      </w:r>
      <w:r w:rsidR="00D13E26" w:rsidRPr="003935BD">
        <w:rPr>
          <w:rFonts w:ascii="Arial" w:eastAsia="Arial" w:hAnsi="Arial" w:cs="Arial"/>
          <w:b/>
          <w:bCs/>
          <w:sz w:val="19"/>
          <w:szCs w:val="19"/>
        </w:rPr>
        <w:t>l</w:t>
      </w:r>
      <w:r w:rsidRPr="003935BD">
        <w:rPr>
          <w:rFonts w:ascii="Arial" w:eastAsia="Arial" w:hAnsi="Arial" w:cs="Arial"/>
          <w:b/>
          <w:bCs/>
          <w:sz w:val="19"/>
          <w:szCs w:val="19"/>
        </w:rPr>
        <w:t>ist</w:t>
      </w:r>
    </w:p>
    <w:p w14:paraId="23AE655F" w14:textId="77777777" w:rsidR="00331DDB" w:rsidRPr="003935BD" w:rsidRDefault="00331DDB" w:rsidP="007C3E76">
      <w:pPr>
        <w:widowControl w:val="0"/>
        <w:tabs>
          <w:tab w:val="left" w:pos="-900"/>
        </w:tabs>
        <w:autoSpaceDE w:val="0"/>
        <w:autoSpaceDN w:val="0"/>
        <w:ind w:left="-810"/>
        <w:contextualSpacing/>
        <w:jc w:val="both"/>
        <w:rPr>
          <w:rFonts w:ascii="Arial" w:eastAsia="Arial" w:hAnsi="Arial" w:cs="Arial"/>
          <w:sz w:val="19"/>
          <w:szCs w:val="19"/>
        </w:rPr>
      </w:pPr>
    </w:p>
    <w:p w14:paraId="7473C493" w14:textId="77777777" w:rsidR="007E58B6" w:rsidRPr="003935BD" w:rsidRDefault="007E58B6" w:rsidP="007C3E76">
      <w:pPr>
        <w:widowControl w:val="0"/>
        <w:tabs>
          <w:tab w:val="left" w:pos="-900"/>
        </w:tabs>
        <w:autoSpaceDE w:val="0"/>
        <w:autoSpaceDN w:val="0"/>
        <w:ind w:left="-810"/>
        <w:contextualSpacing/>
        <w:jc w:val="both"/>
        <w:rPr>
          <w:rFonts w:ascii="Arial" w:eastAsia="Arial" w:hAnsi="Arial" w:cs="Arial"/>
          <w:sz w:val="19"/>
          <w:szCs w:val="19"/>
        </w:rPr>
      </w:pPr>
      <w:r w:rsidRPr="003935BD">
        <w:rPr>
          <w:rFonts w:ascii="Arial" w:eastAsia="Arial" w:hAnsi="Arial" w:cs="Arial"/>
          <w:sz w:val="19"/>
          <w:szCs w:val="19"/>
        </w:rPr>
        <w:t>This Check</w:t>
      </w:r>
      <w:r w:rsidR="00D13E26" w:rsidRPr="003935BD">
        <w:rPr>
          <w:rFonts w:ascii="Arial" w:eastAsia="Arial" w:hAnsi="Arial" w:cs="Arial"/>
          <w:sz w:val="19"/>
          <w:szCs w:val="19"/>
        </w:rPr>
        <w:t>l</w:t>
      </w:r>
      <w:r w:rsidRPr="003935BD">
        <w:rPr>
          <w:rFonts w:ascii="Arial" w:eastAsia="Arial" w:hAnsi="Arial" w:cs="Arial"/>
          <w:sz w:val="19"/>
          <w:szCs w:val="19"/>
        </w:rPr>
        <w:t xml:space="preserve">ist and FAQs </w:t>
      </w:r>
      <w:r w:rsidR="00D13E26" w:rsidRPr="003935BD">
        <w:rPr>
          <w:rFonts w:ascii="Arial" w:eastAsia="Arial" w:hAnsi="Arial" w:cs="Arial"/>
          <w:sz w:val="19"/>
          <w:szCs w:val="19"/>
        </w:rPr>
        <w:t>are</w:t>
      </w:r>
      <w:r w:rsidRPr="003935BD">
        <w:rPr>
          <w:rFonts w:ascii="Arial" w:eastAsia="Arial" w:hAnsi="Arial" w:cs="Arial"/>
          <w:sz w:val="19"/>
          <w:szCs w:val="19"/>
        </w:rPr>
        <w:t xml:space="preserve"> being provided to assist you in completing the Subcontracting Plan</w:t>
      </w:r>
      <w:r w:rsidR="00D13E26" w:rsidRPr="003935BD">
        <w:rPr>
          <w:rFonts w:ascii="Arial" w:eastAsia="Arial" w:hAnsi="Arial" w:cs="Arial"/>
          <w:sz w:val="19"/>
          <w:szCs w:val="19"/>
        </w:rPr>
        <w:t>. Y</w:t>
      </w:r>
      <w:r w:rsidRPr="003935BD">
        <w:rPr>
          <w:rFonts w:ascii="Arial" w:eastAsia="Arial" w:hAnsi="Arial" w:cs="Arial"/>
          <w:sz w:val="19"/>
          <w:szCs w:val="19"/>
        </w:rPr>
        <w:t xml:space="preserve">ou must submit </w:t>
      </w:r>
      <w:r w:rsidR="00D13E26" w:rsidRPr="003935BD">
        <w:rPr>
          <w:rFonts w:ascii="Arial" w:eastAsia="Arial" w:hAnsi="Arial" w:cs="Arial"/>
          <w:sz w:val="19"/>
          <w:szCs w:val="19"/>
        </w:rPr>
        <w:t xml:space="preserve">the Subcontracting Plan </w:t>
      </w:r>
      <w:r w:rsidR="00851C4D" w:rsidRPr="003935BD">
        <w:rPr>
          <w:rFonts w:ascii="Arial" w:eastAsia="Arial" w:hAnsi="Arial" w:cs="Arial"/>
          <w:sz w:val="19"/>
          <w:szCs w:val="19"/>
        </w:rPr>
        <w:t>for</w:t>
      </w:r>
      <w:r w:rsidRPr="003935BD">
        <w:rPr>
          <w:rFonts w:ascii="Arial" w:eastAsia="Arial" w:hAnsi="Arial" w:cs="Arial"/>
          <w:sz w:val="19"/>
          <w:szCs w:val="19"/>
        </w:rPr>
        <w:t xml:space="preserve"> all construction and non-construction contracts for government-assisted projects. </w:t>
      </w:r>
      <w:r w:rsidR="00D13E26" w:rsidRPr="003935BD">
        <w:rPr>
          <w:rFonts w:ascii="Arial" w:eastAsia="Arial" w:hAnsi="Arial" w:cs="Arial"/>
          <w:sz w:val="19"/>
          <w:szCs w:val="19"/>
        </w:rPr>
        <w:t>Y</w:t>
      </w:r>
      <w:r w:rsidR="00C1754D" w:rsidRPr="003935BD">
        <w:rPr>
          <w:rFonts w:ascii="Arial" w:eastAsia="Arial" w:hAnsi="Arial" w:cs="Arial"/>
          <w:sz w:val="19"/>
          <w:szCs w:val="19"/>
        </w:rPr>
        <w:t xml:space="preserve">ou </w:t>
      </w:r>
      <w:r w:rsidR="00D13E26" w:rsidRPr="003935BD">
        <w:rPr>
          <w:rFonts w:ascii="Arial" w:eastAsia="Arial" w:hAnsi="Arial" w:cs="Arial"/>
          <w:sz w:val="19"/>
          <w:szCs w:val="19"/>
        </w:rPr>
        <w:t xml:space="preserve">must </w:t>
      </w:r>
      <w:r w:rsidR="00C1754D" w:rsidRPr="003935BD">
        <w:rPr>
          <w:rFonts w:ascii="Arial" w:eastAsia="Arial" w:hAnsi="Arial" w:cs="Arial"/>
          <w:sz w:val="19"/>
          <w:szCs w:val="19"/>
        </w:rPr>
        <w:t xml:space="preserve">adhere </w:t>
      </w:r>
      <w:r w:rsidR="00851C4D" w:rsidRPr="003935BD">
        <w:rPr>
          <w:rFonts w:ascii="Arial" w:eastAsia="Arial" w:hAnsi="Arial" w:cs="Arial"/>
          <w:sz w:val="19"/>
          <w:szCs w:val="19"/>
        </w:rPr>
        <w:t xml:space="preserve">to </w:t>
      </w:r>
      <w:r w:rsidR="00EE1446" w:rsidRPr="003935BD">
        <w:rPr>
          <w:rFonts w:ascii="Arial" w:eastAsia="Arial" w:hAnsi="Arial" w:cs="Arial"/>
          <w:sz w:val="19"/>
          <w:szCs w:val="19"/>
        </w:rPr>
        <w:t xml:space="preserve">all District laws regarding the requirements of </w:t>
      </w:r>
      <w:r w:rsidR="00D13E26" w:rsidRPr="003935BD">
        <w:rPr>
          <w:rFonts w:ascii="Arial" w:eastAsia="Arial" w:hAnsi="Arial" w:cs="Arial"/>
          <w:sz w:val="19"/>
          <w:szCs w:val="19"/>
        </w:rPr>
        <w:t>S</w:t>
      </w:r>
      <w:r w:rsidR="00EE1446" w:rsidRPr="003935BD">
        <w:rPr>
          <w:rFonts w:ascii="Arial" w:eastAsia="Arial" w:hAnsi="Arial" w:cs="Arial"/>
          <w:sz w:val="19"/>
          <w:szCs w:val="19"/>
        </w:rPr>
        <w:t xml:space="preserve">ubcontracting </w:t>
      </w:r>
      <w:r w:rsidR="00D13E26" w:rsidRPr="003935BD">
        <w:rPr>
          <w:rFonts w:ascii="Arial" w:eastAsia="Arial" w:hAnsi="Arial" w:cs="Arial"/>
          <w:sz w:val="19"/>
          <w:szCs w:val="19"/>
        </w:rPr>
        <w:t>P</w:t>
      </w:r>
      <w:r w:rsidR="00EE1446" w:rsidRPr="003935BD">
        <w:rPr>
          <w:rFonts w:ascii="Arial" w:eastAsia="Arial" w:hAnsi="Arial" w:cs="Arial"/>
          <w:sz w:val="19"/>
          <w:szCs w:val="19"/>
        </w:rPr>
        <w:t>lans</w:t>
      </w:r>
      <w:r w:rsidR="00DF6A94" w:rsidRPr="003935BD">
        <w:rPr>
          <w:rFonts w:ascii="Arial" w:eastAsia="Arial" w:hAnsi="Arial" w:cs="Arial"/>
          <w:sz w:val="19"/>
          <w:szCs w:val="19"/>
        </w:rPr>
        <w:t xml:space="preserve"> and</w:t>
      </w:r>
      <w:r w:rsidR="00EE1446" w:rsidRPr="003935BD">
        <w:rPr>
          <w:rFonts w:ascii="Arial" w:eastAsia="Arial" w:hAnsi="Arial" w:cs="Arial"/>
          <w:sz w:val="19"/>
          <w:szCs w:val="19"/>
        </w:rPr>
        <w:t xml:space="preserve"> </w:t>
      </w:r>
      <w:r w:rsidR="00C1754D" w:rsidRPr="003935BD">
        <w:rPr>
          <w:rFonts w:ascii="Arial" w:eastAsia="Arial" w:hAnsi="Arial" w:cs="Arial"/>
          <w:sz w:val="19"/>
          <w:szCs w:val="19"/>
        </w:rPr>
        <w:t>the instructions on the Subcontracting Plan</w:t>
      </w:r>
      <w:r w:rsidR="00EE1446" w:rsidRPr="003935BD">
        <w:rPr>
          <w:rFonts w:ascii="Arial" w:eastAsia="Arial" w:hAnsi="Arial" w:cs="Arial"/>
          <w:sz w:val="19"/>
          <w:szCs w:val="19"/>
        </w:rPr>
        <w:t xml:space="preserve"> (below)</w:t>
      </w:r>
      <w:r w:rsidR="00B47586" w:rsidRPr="003935BD">
        <w:rPr>
          <w:rFonts w:ascii="Arial" w:eastAsia="Arial" w:hAnsi="Arial" w:cs="Arial"/>
          <w:sz w:val="19"/>
          <w:szCs w:val="19"/>
        </w:rPr>
        <w:t>.</w:t>
      </w:r>
    </w:p>
    <w:p w14:paraId="18493E28" w14:textId="77777777" w:rsidR="007E58B6" w:rsidRPr="003935BD" w:rsidRDefault="007E58B6" w:rsidP="000B518C">
      <w:pPr>
        <w:widowControl w:val="0"/>
        <w:tabs>
          <w:tab w:val="left" w:pos="-900"/>
        </w:tabs>
        <w:autoSpaceDE w:val="0"/>
        <w:autoSpaceDN w:val="0"/>
        <w:ind w:left="-810"/>
        <w:contextualSpacing/>
        <w:rPr>
          <w:rFonts w:ascii="Arial" w:eastAsia="Arial" w:hAnsi="Arial" w:cs="Arial"/>
          <w:b/>
          <w:bCs/>
          <w:color w:val="FF0000"/>
          <w:sz w:val="19"/>
          <w:szCs w:val="19"/>
        </w:rPr>
      </w:pPr>
    </w:p>
    <w:p w14:paraId="4CE236A8" w14:textId="77777777" w:rsidR="00C1754D" w:rsidRPr="003935BD" w:rsidRDefault="00C1754D" w:rsidP="00C1754D">
      <w:pPr>
        <w:widowControl w:val="0"/>
        <w:tabs>
          <w:tab w:val="left" w:pos="-900"/>
        </w:tabs>
        <w:autoSpaceDE w:val="0"/>
        <w:autoSpaceDN w:val="0"/>
        <w:ind w:left="-810"/>
        <w:contextualSpacing/>
        <w:jc w:val="center"/>
        <w:rPr>
          <w:rFonts w:ascii="Arial" w:eastAsia="Arial" w:hAnsi="Arial" w:cs="Arial"/>
          <w:b/>
          <w:bCs/>
          <w:sz w:val="19"/>
          <w:szCs w:val="19"/>
          <w:u w:val="single"/>
        </w:rPr>
      </w:pPr>
      <w:bookmarkStart w:id="0" w:name="_Hlk127882590"/>
      <w:r w:rsidRPr="003935BD">
        <w:rPr>
          <w:rFonts w:ascii="Arial" w:eastAsia="Arial" w:hAnsi="Arial" w:cs="Arial"/>
          <w:b/>
          <w:bCs/>
          <w:sz w:val="19"/>
          <w:szCs w:val="19"/>
          <w:u w:val="single"/>
        </w:rPr>
        <w:t>FREQUENTLY ASKED QUESTIONS</w:t>
      </w:r>
    </w:p>
    <w:p w14:paraId="1D57B8BB" w14:textId="77777777" w:rsidR="00C1754D" w:rsidRPr="003935BD" w:rsidRDefault="00C1754D" w:rsidP="00C1754D">
      <w:pPr>
        <w:widowControl w:val="0"/>
        <w:tabs>
          <w:tab w:val="left" w:pos="-900"/>
        </w:tabs>
        <w:autoSpaceDE w:val="0"/>
        <w:autoSpaceDN w:val="0"/>
        <w:ind w:left="-810"/>
        <w:contextualSpacing/>
        <w:jc w:val="center"/>
        <w:rPr>
          <w:rFonts w:ascii="Arial" w:eastAsia="Arial" w:hAnsi="Arial" w:cs="Arial"/>
          <w:b/>
          <w:bCs/>
          <w:sz w:val="19"/>
          <w:szCs w:val="19"/>
          <w:u w:val="single"/>
        </w:rPr>
      </w:pPr>
    </w:p>
    <w:p w14:paraId="49568E69" w14:textId="77777777" w:rsidR="00C1754D" w:rsidRPr="003935BD" w:rsidRDefault="00C1754D" w:rsidP="003935BD">
      <w:pPr>
        <w:pStyle w:val="ListParagraph"/>
        <w:widowControl w:val="0"/>
        <w:numPr>
          <w:ilvl w:val="0"/>
          <w:numId w:val="27"/>
        </w:numPr>
        <w:tabs>
          <w:tab w:val="left" w:pos="-900"/>
        </w:tabs>
        <w:autoSpaceDE w:val="0"/>
        <w:autoSpaceDN w:val="0"/>
        <w:ind w:left="-450"/>
        <w:rPr>
          <w:rFonts w:ascii="Arial" w:eastAsia="Arial" w:hAnsi="Arial" w:cs="Arial"/>
          <w:b/>
          <w:bCs/>
          <w:sz w:val="19"/>
          <w:szCs w:val="19"/>
          <w:u w:val="single"/>
        </w:rPr>
      </w:pPr>
      <w:r w:rsidRPr="003935BD">
        <w:rPr>
          <w:rFonts w:ascii="Arial" w:eastAsia="Arial" w:hAnsi="Arial" w:cs="Arial"/>
          <w:b/>
          <w:bCs/>
          <w:sz w:val="19"/>
          <w:szCs w:val="19"/>
          <w:u w:val="single"/>
        </w:rPr>
        <w:t>Who is required to complete a</w:t>
      </w:r>
      <w:r w:rsidR="00797E4A" w:rsidRPr="003935BD">
        <w:rPr>
          <w:rFonts w:ascii="Arial" w:eastAsia="Arial" w:hAnsi="Arial" w:cs="Arial"/>
          <w:b/>
          <w:bCs/>
          <w:sz w:val="19"/>
          <w:szCs w:val="19"/>
          <w:u w:val="single"/>
        </w:rPr>
        <w:t xml:space="preserve"> </w:t>
      </w:r>
      <w:r w:rsidRPr="003935BD">
        <w:rPr>
          <w:rFonts w:ascii="Arial" w:eastAsia="Arial" w:hAnsi="Arial" w:cs="Arial"/>
          <w:b/>
          <w:bCs/>
          <w:sz w:val="19"/>
          <w:szCs w:val="19"/>
          <w:u w:val="single"/>
        </w:rPr>
        <w:t>Subcontracting Plan</w:t>
      </w:r>
      <w:r w:rsidRPr="003935BD">
        <w:rPr>
          <w:rFonts w:ascii="Arial" w:eastAsia="Arial" w:hAnsi="Arial" w:cs="Arial"/>
          <w:b/>
          <w:bCs/>
          <w:sz w:val="19"/>
          <w:szCs w:val="19"/>
        </w:rPr>
        <w:t>?</w:t>
      </w:r>
    </w:p>
    <w:p w14:paraId="18A23FFE" w14:textId="77777777" w:rsidR="00AE725D" w:rsidRPr="003935BD" w:rsidRDefault="00906847" w:rsidP="003935BD">
      <w:pPr>
        <w:pStyle w:val="ListParagraph"/>
        <w:widowControl w:val="0"/>
        <w:numPr>
          <w:ilvl w:val="1"/>
          <w:numId w:val="27"/>
        </w:numPr>
        <w:tabs>
          <w:tab w:val="left" w:pos="-900"/>
        </w:tabs>
        <w:autoSpaceDE w:val="0"/>
        <w:autoSpaceDN w:val="0"/>
        <w:ind w:left="-270" w:hanging="180"/>
        <w:rPr>
          <w:rFonts w:ascii="Arial" w:eastAsia="Arial" w:hAnsi="Arial" w:cs="Arial"/>
          <w:b/>
          <w:bCs/>
          <w:sz w:val="19"/>
          <w:szCs w:val="19"/>
          <w:u w:val="single"/>
        </w:rPr>
      </w:pPr>
      <w:r w:rsidRPr="003935BD">
        <w:rPr>
          <w:rFonts w:ascii="Arial" w:eastAsia="Arial" w:hAnsi="Arial" w:cs="Arial"/>
          <w:sz w:val="19"/>
          <w:szCs w:val="19"/>
        </w:rPr>
        <w:t>All beneficiaries of construction or non-construction contracts for government-assisted projects in excess of $250,000 must submit a Subcontracting Plan unless</w:t>
      </w:r>
      <w:r w:rsidR="00744AD3" w:rsidRPr="003935BD">
        <w:rPr>
          <w:rFonts w:ascii="Arial" w:eastAsia="Arial" w:hAnsi="Arial" w:cs="Arial"/>
          <w:sz w:val="19"/>
          <w:szCs w:val="19"/>
        </w:rPr>
        <w:t xml:space="preserve"> the subcontracting requirement is </w:t>
      </w:r>
      <w:r w:rsidRPr="003935BD">
        <w:rPr>
          <w:rFonts w:ascii="Arial" w:eastAsia="Arial" w:hAnsi="Arial" w:cs="Arial"/>
          <w:sz w:val="19"/>
          <w:szCs w:val="19"/>
        </w:rPr>
        <w:t xml:space="preserve">otherwise </w:t>
      </w:r>
      <w:r w:rsidR="00744AD3" w:rsidRPr="003935BD">
        <w:rPr>
          <w:rFonts w:ascii="Arial" w:eastAsia="Arial" w:hAnsi="Arial" w:cs="Arial"/>
          <w:sz w:val="19"/>
          <w:szCs w:val="19"/>
        </w:rPr>
        <w:t xml:space="preserve">fully </w:t>
      </w:r>
      <w:r w:rsidRPr="003935BD">
        <w:rPr>
          <w:rFonts w:ascii="Arial" w:eastAsia="Arial" w:hAnsi="Arial" w:cs="Arial"/>
          <w:sz w:val="19"/>
          <w:szCs w:val="19"/>
        </w:rPr>
        <w:t>waived by the Director of the Department of Small &amp; Local Business Development.</w:t>
      </w:r>
      <w:r w:rsidR="00744AD3" w:rsidRPr="003935BD">
        <w:rPr>
          <w:rFonts w:ascii="Arial" w:eastAsia="Arial" w:hAnsi="Arial" w:cs="Arial"/>
          <w:sz w:val="19"/>
          <w:szCs w:val="19"/>
        </w:rPr>
        <w:t xml:space="preserve"> </w:t>
      </w:r>
      <w:r w:rsidR="00DF6A94" w:rsidRPr="003935BD">
        <w:rPr>
          <w:rFonts w:ascii="Arial" w:eastAsia="Arial" w:hAnsi="Arial" w:cs="Arial"/>
          <w:sz w:val="19"/>
          <w:szCs w:val="19"/>
        </w:rPr>
        <w:t xml:space="preserve">D.C. Code § 2-218.46. </w:t>
      </w:r>
      <w:r w:rsidR="00744AD3" w:rsidRPr="003935BD">
        <w:rPr>
          <w:rFonts w:ascii="Arial" w:eastAsia="Arial" w:hAnsi="Arial" w:cs="Arial"/>
          <w:sz w:val="19"/>
          <w:szCs w:val="19"/>
        </w:rPr>
        <w:t>A partial waiver still requires a</w:t>
      </w:r>
      <w:r w:rsidR="00797E4A" w:rsidRPr="003935BD">
        <w:rPr>
          <w:rFonts w:ascii="Arial" w:eastAsia="Arial" w:hAnsi="Arial" w:cs="Arial"/>
          <w:sz w:val="19"/>
          <w:szCs w:val="19"/>
        </w:rPr>
        <w:t xml:space="preserve"> </w:t>
      </w:r>
      <w:r w:rsidR="00744AD3" w:rsidRPr="003935BD">
        <w:rPr>
          <w:rFonts w:ascii="Arial" w:eastAsia="Arial" w:hAnsi="Arial" w:cs="Arial"/>
          <w:sz w:val="19"/>
          <w:szCs w:val="19"/>
        </w:rPr>
        <w:t>Subcontracting Plan.</w:t>
      </w:r>
    </w:p>
    <w:p w14:paraId="237DB1B1" w14:textId="77777777" w:rsidR="00D95291" w:rsidRPr="003935BD" w:rsidRDefault="00D95291" w:rsidP="00D95291">
      <w:pPr>
        <w:pStyle w:val="ListParagraph"/>
        <w:widowControl w:val="0"/>
        <w:tabs>
          <w:tab w:val="left" w:pos="-900"/>
        </w:tabs>
        <w:autoSpaceDE w:val="0"/>
        <w:autoSpaceDN w:val="0"/>
        <w:ind w:left="630"/>
        <w:rPr>
          <w:rFonts w:ascii="Arial" w:eastAsia="Arial" w:hAnsi="Arial" w:cs="Arial"/>
          <w:b/>
          <w:bCs/>
          <w:sz w:val="19"/>
          <w:szCs w:val="19"/>
          <w:u w:val="single"/>
        </w:rPr>
      </w:pPr>
    </w:p>
    <w:p w14:paraId="2816928B" w14:textId="77777777" w:rsidR="00A20A5D" w:rsidRPr="003935BD" w:rsidRDefault="00A20A5D" w:rsidP="003935BD">
      <w:pPr>
        <w:pStyle w:val="ListParagraph"/>
        <w:widowControl w:val="0"/>
        <w:numPr>
          <w:ilvl w:val="0"/>
          <w:numId w:val="27"/>
        </w:numPr>
        <w:tabs>
          <w:tab w:val="left" w:pos="-900"/>
        </w:tabs>
        <w:autoSpaceDE w:val="0"/>
        <w:autoSpaceDN w:val="0"/>
        <w:ind w:left="-450"/>
        <w:rPr>
          <w:rFonts w:ascii="Arial" w:eastAsia="Arial" w:hAnsi="Arial" w:cs="Arial"/>
          <w:b/>
          <w:bCs/>
          <w:sz w:val="19"/>
          <w:szCs w:val="19"/>
          <w:u w:val="single"/>
        </w:rPr>
      </w:pPr>
      <w:r w:rsidRPr="003935BD">
        <w:rPr>
          <w:rFonts w:ascii="Arial" w:eastAsia="Arial" w:hAnsi="Arial" w:cs="Arial"/>
          <w:b/>
          <w:bCs/>
          <w:sz w:val="19"/>
          <w:szCs w:val="19"/>
          <w:u w:val="single"/>
        </w:rPr>
        <w:t>I am a CBE Prime Contractor doing 100% of the work under my contract, am I required to complete the Subcontracting Plan</w:t>
      </w:r>
      <w:r w:rsidRPr="003935BD">
        <w:rPr>
          <w:rFonts w:ascii="Arial" w:eastAsia="Arial" w:hAnsi="Arial" w:cs="Arial"/>
          <w:b/>
          <w:bCs/>
          <w:sz w:val="19"/>
          <w:szCs w:val="19"/>
        </w:rPr>
        <w:t>?</w:t>
      </w:r>
    </w:p>
    <w:p w14:paraId="05009DAA" w14:textId="77777777" w:rsidR="00D95291" w:rsidRPr="003935BD" w:rsidRDefault="004957F6" w:rsidP="003935BD">
      <w:pPr>
        <w:pStyle w:val="ListParagraph"/>
        <w:widowControl w:val="0"/>
        <w:numPr>
          <w:ilvl w:val="1"/>
          <w:numId w:val="27"/>
        </w:numPr>
        <w:tabs>
          <w:tab w:val="left" w:pos="-900"/>
        </w:tabs>
        <w:autoSpaceDE w:val="0"/>
        <w:autoSpaceDN w:val="0"/>
        <w:ind w:left="-270" w:hanging="180"/>
        <w:rPr>
          <w:rFonts w:ascii="Arial" w:eastAsia="Arial" w:hAnsi="Arial" w:cs="Arial"/>
          <w:sz w:val="19"/>
          <w:szCs w:val="19"/>
        </w:rPr>
      </w:pPr>
      <w:r w:rsidRPr="003935BD">
        <w:rPr>
          <w:rFonts w:ascii="Arial" w:eastAsia="Arial" w:hAnsi="Arial" w:cs="Arial"/>
          <w:sz w:val="19"/>
          <w:szCs w:val="19"/>
        </w:rPr>
        <w:t xml:space="preserve">Yes.  See Section 1C below.  </w:t>
      </w:r>
      <w:r w:rsidR="00906847" w:rsidRPr="003935BD">
        <w:rPr>
          <w:rFonts w:ascii="Arial" w:eastAsia="Arial" w:hAnsi="Arial" w:cs="Arial"/>
          <w:sz w:val="19"/>
          <w:szCs w:val="19"/>
        </w:rPr>
        <w:t xml:space="preserve">If a CBE Prime is selected as a beneficiary of a construction or non-construction contract and will perform 100% of the work, </w:t>
      </w:r>
      <w:r w:rsidR="00F34AA6" w:rsidRPr="003935BD">
        <w:rPr>
          <w:rFonts w:ascii="Arial" w:eastAsia="Arial" w:hAnsi="Arial" w:cs="Arial"/>
          <w:sz w:val="19"/>
          <w:szCs w:val="19"/>
        </w:rPr>
        <w:t xml:space="preserve">subcontracting is not required. </w:t>
      </w:r>
      <w:r w:rsidR="007F7BCF" w:rsidRPr="003935BD">
        <w:rPr>
          <w:rFonts w:ascii="Arial" w:eastAsia="Arial" w:hAnsi="Arial" w:cs="Arial"/>
          <w:sz w:val="19"/>
          <w:szCs w:val="19"/>
        </w:rPr>
        <w:t>If 100% of the work is performed by t</w:t>
      </w:r>
      <w:r w:rsidR="00F34AA6" w:rsidRPr="003935BD">
        <w:rPr>
          <w:rFonts w:ascii="Arial" w:eastAsia="Arial" w:hAnsi="Arial" w:cs="Arial"/>
          <w:sz w:val="19"/>
          <w:szCs w:val="19"/>
        </w:rPr>
        <w:t>he CBE Prime</w:t>
      </w:r>
      <w:r w:rsidR="007F7BCF" w:rsidRPr="003935BD">
        <w:rPr>
          <w:rFonts w:ascii="Arial" w:eastAsia="Arial" w:hAnsi="Arial" w:cs="Arial"/>
          <w:sz w:val="19"/>
          <w:szCs w:val="19"/>
        </w:rPr>
        <w:t>, it</w:t>
      </w:r>
      <w:r w:rsidR="00F34AA6" w:rsidRPr="003935BD">
        <w:rPr>
          <w:rFonts w:ascii="Arial" w:eastAsia="Arial" w:hAnsi="Arial" w:cs="Arial"/>
          <w:sz w:val="19"/>
          <w:szCs w:val="19"/>
        </w:rPr>
        <w:t xml:space="preserve"> sh</w:t>
      </w:r>
      <w:r w:rsidR="007F7BCF" w:rsidRPr="003935BD">
        <w:rPr>
          <w:rFonts w:ascii="Arial" w:eastAsia="Arial" w:hAnsi="Arial" w:cs="Arial"/>
          <w:sz w:val="19"/>
          <w:szCs w:val="19"/>
        </w:rPr>
        <w:t>all</w:t>
      </w:r>
      <w:r w:rsidR="00F34AA6" w:rsidRPr="003935BD">
        <w:rPr>
          <w:rFonts w:ascii="Arial" w:eastAsia="Arial" w:hAnsi="Arial" w:cs="Arial"/>
          <w:sz w:val="19"/>
          <w:szCs w:val="19"/>
        </w:rPr>
        <w:t xml:space="preserve"> attest </w:t>
      </w:r>
      <w:r w:rsidR="00DF6A94" w:rsidRPr="003935BD">
        <w:rPr>
          <w:rFonts w:ascii="Arial" w:eastAsia="Arial" w:hAnsi="Arial" w:cs="Arial"/>
          <w:sz w:val="19"/>
          <w:szCs w:val="19"/>
        </w:rPr>
        <w:t xml:space="preserve">in the plan below </w:t>
      </w:r>
      <w:r w:rsidR="00F34AA6" w:rsidRPr="003935BD">
        <w:rPr>
          <w:rFonts w:ascii="Arial" w:eastAsia="Arial" w:hAnsi="Arial" w:cs="Arial"/>
          <w:sz w:val="19"/>
          <w:szCs w:val="19"/>
        </w:rPr>
        <w:t xml:space="preserve">to completing 100% of the work. </w:t>
      </w:r>
    </w:p>
    <w:p w14:paraId="03AD3AF5" w14:textId="77777777" w:rsidR="004B0685" w:rsidRPr="003935BD" w:rsidRDefault="004B0685" w:rsidP="00DA38A3">
      <w:pPr>
        <w:pStyle w:val="ListParagraph"/>
        <w:widowControl w:val="0"/>
        <w:tabs>
          <w:tab w:val="left" w:pos="-900"/>
        </w:tabs>
        <w:autoSpaceDE w:val="0"/>
        <w:autoSpaceDN w:val="0"/>
        <w:ind w:left="630"/>
        <w:rPr>
          <w:rFonts w:ascii="Arial" w:eastAsia="Arial" w:hAnsi="Arial" w:cs="Arial"/>
          <w:sz w:val="19"/>
          <w:szCs w:val="19"/>
        </w:rPr>
      </w:pPr>
    </w:p>
    <w:p w14:paraId="27BB8553" w14:textId="77777777" w:rsidR="004B0685" w:rsidRPr="003935BD" w:rsidRDefault="00514E1F" w:rsidP="003935BD">
      <w:pPr>
        <w:pStyle w:val="ListParagraph"/>
        <w:widowControl w:val="0"/>
        <w:numPr>
          <w:ilvl w:val="0"/>
          <w:numId w:val="27"/>
        </w:numPr>
        <w:tabs>
          <w:tab w:val="left" w:pos="-900"/>
        </w:tabs>
        <w:autoSpaceDE w:val="0"/>
        <w:autoSpaceDN w:val="0"/>
        <w:ind w:left="-450"/>
        <w:rPr>
          <w:rFonts w:ascii="Arial" w:eastAsia="Arial" w:hAnsi="Arial" w:cs="Arial"/>
          <w:b/>
          <w:bCs/>
          <w:sz w:val="19"/>
          <w:szCs w:val="19"/>
          <w:u w:val="single"/>
        </w:rPr>
      </w:pPr>
      <w:r w:rsidRPr="003935BD">
        <w:rPr>
          <w:rFonts w:ascii="Arial" w:eastAsia="Arial" w:hAnsi="Arial" w:cs="Arial"/>
          <w:b/>
          <w:bCs/>
          <w:sz w:val="19"/>
          <w:szCs w:val="19"/>
          <w:u w:val="single"/>
        </w:rPr>
        <w:t>I am a CBE Prime Contractor that plans to subcontract</w:t>
      </w:r>
      <w:r w:rsidR="00DE45F2" w:rsidRPr="003935BD">
        <w:rPr>
          <w:rFonts w:ascii="Arial" w:eastAsia="Arial" w:hAnsi="Arial" w:cs="Arial"/>
          <w:b/>
          <w:bCs/>
          <w:sz w:val="19"/>
          <w:szCs w:val="19"/>
          <w:u w:val="single"/>
        </w:rPr>
        <w:t xml:space="preserve"> to a non-CBE, am I required to complete the Subcontracting Plan?</w:t>
      </w:r>
    </w:p>
    <w:p w14:paraId="5FF67D18" w14:textId="77777777" w:rsidR="004C7E56" w:rsidRPr="003935BD" w:rsidRDefault="00995804" w:rsidP="003935BD">
      <w:pPr>
        <w:pStyle w:val="ListParagraph"/>
        <w:widowControl w:val="0"/>
        <w:numPr>
          <w:ilvl w:val="1"/>
          <w:numId w:val="27"/>
        </w:numPr>
        <w:tabs>
          <w:tab w:val="left" w:pos="-900"/>
        </w:tabs>
        <w:autoSpaceDE w:val="0"/>
        <w:autoSpaceDN w:val="0"/>
        <w:ind w:left="-270" w:hanging="180"/>
        <w:rPr>
          <w:rFonts w:ascii="Arial" w:eastAsia="Arial" w:hAnsi="Arial" w:cs="Arial"/>
          <w:sz w:val="19"/>
          <w:szCs w:val="19"/>
        </w:rPr>
      </w:pPr>
      <w:bookmarkStart w:id="1" w:name="_Hlk192688986"/>
      <w:r w:rsidRPr="003935BD">
        <w:rPr>
          <w:rFonts w:ascii="Arial" w:eastAsia="Arial" w:hAnsi="Arial" w:cs="Arial"/>
          <w:sz w:val="19"/>
          <w:szCs w:val="19"/>
        </w:rPr>
        <w:t xml:space="preserve">Yes. </w:t>
      </w:r>
    </w:p>
    <w:p w14:paraId="0E29E78D" w14:textId="77777777" w:rsidR="00502EA2" w:rsidRPr="003935BD" w:rsidRDefault="004208B2" w:rsidP="003935BD">
      <w:pPr>
        <w:pStyle w:val="ListParagraph"/>
        <w:widowControl w:val="0"/>
        <w:numPr>
          <w:ilvl w:val="1"/>
          <w:numId w:val="27"/>
        </w:numPr>
        <w:tabs>
          <w:tab w:val="left" w:pos="-900"/>
        </w:tabs>
        <w:autoSpaceDE w:val="0"/>
        <w:autoSpaceDN w:val="0"/>
        <w:ind w:left="-270" w:hanging="180"/>
        <w:rPr>
          <w:rFonts w:ascii="Arial" w:eastAsia="Arial" w:hAnsi="Arial" w:cs="Arial"/>
          <w:sz w:val="19"/>
          <w:szCs w:val="19"/>
        </w:rPr>
      </w:pPr>
      <w:r w:rsidRPr="003935BD">
        <w:rPr>
          <w:rFonts w:ascii="Arial" w:eastAsia="Arial" w:hAnsi="Arial" w:cs="Arial"/>
          <w:sz w:val="19"/>
          <w:szCs w:val="19"/>
        </w:rPr>
        <w:t xml:space="preserve">If the contract award is </w:t>
      </w:r>
      <w:r w:rsidRPr="003935BD">
        <w:rPr>
          <w:rFonts w:ascii="Arial" w:eastAsia="Arial" w:hAnsi="Arial" w:cs="Arial"/>
          <w:b/>
          <w:bCs/>
          <w:sz w:val="19"/>
          <w:szCs w:val="19"/>
        </w:rPr>
        <w:t>over $1 million dollars</w:t>
      </w:r>
      <w:r w:rsidR="008955AD" w:rsidRPr="003935BD">
        <w:rPr>
          <w:rFonts w:ascii="Arial" w:eastAsia="Arial" w:hAnsi="Arial" w:cs="Arial"/>
          <w:sz w:val="19"/>
          <w:szCs w:val="19"/>
        </w:rPr>
        <w:t xml:space="preserve"> </w:t>
      </w:r>
      <w:r w:rsidR="00927025" w:rsidRPr="003935BD">
        <w:rPr>
          <w:rFonts w:ascii="Arial" w:eastAsia="Arial" w:hAnsi="Arial" w:cs="Arial"/>
          <w:sz w:val="19"/>
          <w:szCs w:val="19"/>
        </w:rPr>
        <w:t>and t</w:t>
      </w:r>
      <w:r w:rsidR="00F06C2F" w:rsidRPr="003935BD">
        <w:rPr>
          <w:rFonts w:ascii="Arial" w:eastAsia="Arial" w:hAnsi="Arial" w:cs="Arial"/>
          <w:sz w:val="19"/>
          <w:szCs w:val="19"/>
        </w:rPr>
        <w:t xml:space="preserve">he CBE Prime subcontracts, </w:t>
      </w:r>
      <w:r w:rsidR="00927025" w:rsidRPr="003935BD">
        <w:rPr>
          <w:rFonts w:ascii="Arial" w:eastAsia="Arial" w:hAnsi="Arial" w:cs="Arial"/>
          <w:sz w:val="19"/>
          <w:szCs w:val="19"/>
        </w:rPr>
        <w:t>the CBE Prime</w:t>
      </w:r>
      <w:r w:rsidR="00F06C2F" w:rsidRPr="003935BD">
        <w:rPr>
          <w:rFonts w:ascii="Arial" w:eastAsia="Arial" w:hAnsi="Arial" w:cs="Arial"/>
          <w:sz w:val="19"/>
          <w:szCs w:val="19"/>
        </w:rPr>
        <w:t xml:space="preserve"> shall perform at least 35% of the contracting effort with its own organization and resources and 35% of the total amount subcontracted must be with a CBE. For example, if a CBE Prime receives a contract for $1,000,000 and plans to subcontract any portion, it must perform at least </w:t>
      </w:r>
      <w:r w:rsidR="00A05A8A" w:rsidRPr="003935BD">
        <w:rPr>
          <w:rFonts w:ascii="Arial" w:eastAsia="Arial" w:hAnsi="Arial" w:cs="Arial"/>
          <w:sz w:val="19"/>
          <w:szCs w:val="19"/>
        </w:rPr>
        <w:t>35%</w:t>
      </w:r>
      <w:r w:rsidR="00F06C2F" w:rsidRPr="003935BD">
        <w:rPr>
          <w:rFonts w:ascii="Arial" w:eastAsia="Arial" w:hAnsi="Arial" w:cs="Arial"/>
          <w:sz w:val="19"/>
          <w:szCs w:val="19"/>
        </w:rPr>
        <w:t xml:space="preserve"> of the contract ($350,000) with its own organization and resources</w:t>
      </w:r>
      <w:r w:rsidR="004C7E56" w:rsidRPr="003935BD">
        <w:rPr>
          <w:rFonts w:ascii="Arial" w:eastAsia="Arial" w:hAnsi="Arial" w:cs="Arial"/>
          <w:sz w:val="19"/>
          <w:szCs w:val="19"/>
        </w:rPr>
        <w:t>. For the subcontracted amount ($650,000), the CBE Prime must</w:t>
      </w:r>
      <w:r w:rsidR="00F06C2F" w:rsidRPr="003935BD">
        <w:rPr>
          <w:rFonts w:ascii="Arial" w:eastAsia="Arial" w:hAnsi="Arial" w:cs="Arial"/>
          <w:sz w:val="19"/>
          <w:szCs w:val="19"/>
        </w:rPr>
        <w:t xml:space="preserve"> subcontract</w:t>
      </w:r>
      <w:r w:rsidR="004C7E56" w:rsidRPr="003935BD">
        <w:rPr>
          <w:rFonts w:ascii="Arial" w:eastAsia="Arial" w:hAnsi="Arial" w:cs="Arial"/>
          <w:sz w:val="19"/>
          <w:szCs w:val="19"/>
        </w:rPr>
        <w:t xml:space="preserve"> at least</w:t>
      </w:r>
      <w:r w:rsidR="00F06C2F" w:rsidRPr="003935BD">
        <w:rPr>
          <w:rFonts w:ascii="Arial" w:eastAsia="Arial" w:hAnsi="Arial" w:cs="Arial"/>
          <w:sz w:val="19"/>
          <w:szCs w:val="19"/>
        </w:rPr>
        <w:t xml:space="preserve"> 35% of the</w:t>
      </w:r>
      <w:r w:rsidR="004C7E56" w:rsidRPr="003935BD">
        <w:rPr>
          <w:rFonts w:ascii="Arial" w:eastAsia="Arial" w:hAnsi="Arial" w:cs="Arial"/>
          <w:sz w:val="19"/>
          <w:szCs w:val="19"/>
        </w:rPr>
        <w:t xml:space="preserve"> amount</w:t>
      </w:r>
      <w:r w:rsidR="00F06C2F" w:rsidRPr="003935BD">
        <w:rPr>
          <w:rFonts w:ascii="Arial" w:eastAsia="Arial" w:hAnsi="Arial" w:cs="Arial"/>
          <w:sz w:val="19"/>
          <w:szCs w:val="19"/>
        </w:rPr>
        <w:t xml:space="preserve"> with a CBE. </w:t>
      </w:r>
      <w:r w:rsidR="00A05A8A" w:rsidRPr="003935BD">
        <w:rPr>
          <w:rFonts w:ascii="Arial" w:eastAsia="Arial" w:hAnsi="Arial" w:cs="Arial"/>
          <w:sz w:val="19"/>
          <w:szCs w:val="19"/>
        </w:rPr>
        <w:t>In this example, the CBE Prime needs a subcontracting plan</w:t>
      </w:r>
      <w:r w:rsidR="002C5193" w:rsidRPr="003935BD">
        <w:rPr>
          <w:rFonts w:ascii="Arial" w:eastAsia="Arial" w:hAnsi="Arial" w:cs="Arial"/>
          <w:sz w:val="19"/>
          <w:szCs w:val="19"/>
        </w:rPr>
        <w:t xml:space="preserve"> </w:t>
      </w:r>
      <w:r w:rsidR="000C1079" w:rsidRPr="003935BD">
        <w:rPr>
          <w:rFonts w:ascii="Arial" w:eastAsia="Arial" w:hAnsi="Arial" w:cs="Arial"/>
          <w:sz w:val="19"/>
          <w:szCs w:val="19"/>
        </w:rPr>
        <w:t>for a total value of $227,500</w:t>
      </w:r>
      <w:r w:rsidR="00B269BE" w:rsidRPr="003935BD">
        <w:rPr>
          <w:rFonts w:ascii="Arial" w:eastAsia="Arial" w:hAnsi="Arial" w:cs="Arial"/>
          <w:sz w:val="19"/>
          <w:szCs w:val="19"/>
        </w:rPr>
        <w:t xml:space="preserve"> (</w:t>
      </w:r>
      <w:r w:rsidR="001D28E9" w:rsidRPr="003935BD">
        <w:rPr>
          <w:rFonts w:ascii="Arial" w:eastAsia="Arial" w:hAnsi="Arial" w:cs="Arial"/>
          <w:sz w:val="19"/>
          <w:szCs w:val="19"/>
        </w:rPr>
        <w:t xml:space="preserve">35% of </w:t>
      </w:r>
      <w:r w:rsidR="00D9025B" w:rsidRPr="003935BD">
        <w:rPr>
          <w:rFonts w:ascii="Arial" w:eastAsia="Arial" w:hAnsi="Arial" w:cs="Arial"/>
          <w:sz w:val="19"/>
          <w:szCs w:val="19"/>
        </w:rPr>
        <w:t>$650,000</w:t>
      </w:r>
      <w:r w:rsidR="00B269BE" w:rsidRPr="003935BD">
        <w:rPr>
          <w:rFonts w:ascii="Arial" w:eastAsia="Arial" w:hAnsi="Arial" w:cs="Arial"/>
          <w:sz w:val="19"/>
          <w:szCs w:val="19"/>
        </w:rPr>
        <w:t>)</w:t>
      </w:r>
      <w:r w:rsidR="000C1079" w:rsidRPr="003935BD">
        <w:rPr>
          <w:rFonts w:ascii="Arial" w:eastAsia="Arial" w:hAnsi="Arial" w:cs="Arial"/>
          <w:sz w:val="19"/>
          <w:szCs w:val="19"/>
        </w:rPr>
        <w:t>.</w:t>
      </w:r>
      <w:r w:rsidR="00B269BE" w:rsidRPr="003935BD">
        <w:rPr>
          <w:rFonts w:ascii="Arial" w:eastAsia="Arial" w:hAnsi="Arial" w:cs="Arial"/>
          <w:sz w:val="19"/>
          <w:szCs w:val="19"/>
        </w:rPr>
        <w:t xml:space="preserve"> T</w:t>
      </w:r>
      <w:r w:rsidR="00F06C2F" w:rsidRPr="003935BD">
        <w:rPr>
          <w:rFonts w:ascii="Arial" w:eastAsia="Arial" w:hAnsi="Arial" w:cs="Arial"/>
          <w:sz w:val="19"/>
          <w:szCs w:val="19"/>
        </w:rPr>
        <w:t>he CBE Prime must submit a Subcontracting Plan to show that they are retaining the minimum required amount of work with their own organization and resources</w:t>
      </w:r>
      <w:r w:rsidR="00E842DC" w:rsidRPr="003935BD">
        <w:rPr>
          <w:rFonts w:ascii="Arial" w:eastAsia="Arial" w:hAnsi="Arial" w:cs="Arial"/>
          <w:sz w:val="19"/>
          <w:szCs w:val="19"/>
        </w:rPr>
        <w:t xml:space="preserve"> (35%</w:t>
      </w:r>
      <w:r w:rsidR="00CD04D4" w:rsidRPr="003935BD">
        <w:rPr>
          <w:rFonts w:ascii="Arial" w:eastAsia="Arial" w:hAnsi="Arial" w:cs="Arial"/>
          <w:sz w:val="19"/>
          <w:szCs w:val="19"/>
        </w:rPr>
        <w:t xml:space="preserve">) </w:t>
      </w:r>
      <w:r w:rsidR="00F06C2F" w:rsidRPr="003935BD">
        <w:rPr>
          <w:rFonts w:ascii="Arial" w:eastAsia="Arial" w:hAnsi="Arial" w:cs="Arial"/>
          <w:sz w:val="19"/>
          <w:szCs w:val="19"/>
        </w:rPr>
        <w:t xml:space="preserve">and to show that they are subcontracting </w:t>
      </w:r>
      <w:r w:rsidR="004C7E56" w:rsidRPr="003935BD">
        <w:rPr>
          <w:rFonts w:ascii="Arial" w:eastAsia="Arial" w:hAnsi="Arial" w:cs="Arial"/>
          <w:sz w:val="19"/>
          <w:szCs w:val="19"/>
        </w:rPr>
        <w:t xml:space="preserve">35% of subcontracted amount </w:t>
      </w:r>
      <w:r w:rsidR="00F06C2F" w:rsidRPr="003935BD">
        <w:rPr>
          <w:rFonts w:ascii="Arial" w:eastAsia="Arial" w:hAnsi="Arial" w:cs="Arial"/>
          <w:sz w:val="19"/>
          <w:szCs w:val="19"/>
        </w:rPr>
        <w:t xml:space="preserve">with </w:t>
      </w:r>
      <w:r w:rsidR="004C7E56" w:rsidRPr="003935BD">
        <w:rPr>
          <w:rFonts w:ascii="Arial" w:eastAsia="Arial" w:hAnsi="Arial" w:cs="Arial"/>
          <w:sz w:val="19"/>
          <w:szCs w:val="19"/>
        </w:rPr>
        <w:t xml:space="preserve">a </w:t>
      </w:r>
      <w:r w:rsidR="00F06C2F" w:rsidRPr="003935BD">
        <w:rPr>
          <w:rFonts w:ascii="Arial" w:eastAsia="Arial" w:hAnsi="Arial" w:cs="Arial"/>
          <w:sz w:val="19"/>
          <w:szCs w:val="19"/>
        </w:rPr>
        <w:t xml:space="preserve">CBE. </w:t>
      </w:r>
    </w:p>
    <w:bookmarkEnd w:id="1"/>
    <w:p w14:paraId="78A4B9ED" w14:textId="77777777" w:rsidR="00995804" w:rsidRPr="003935BD" w:rsidRDefault="00995804" w:rsidP="00E45A05">
      <w:pPr>
        <w:pStyle w:val="ListParagraph"/>
        <w:widowControl w:val="0"/>
        <w:numPr>
          <w:ilvl w:val="1"/>
          <w:numId w:val="27"/>
        </w:numPr>
        <w:tabs>
          <w:tab w:val="left" w:pos="-900"/>
        </w:tabs>
        <w:autoSpaceDE w:val="0"/>
        <w:autoSpaceDN w:val="0"/>
        <w:ind w:left="-270" w:hanging="180"/>
        <w:rPr>
          <w:rFonts w:ascii="Arial" w:eastAsia="Arial" w:hAnsi="Arial" w:cs="Arial"/>
          <w:sz w:val="19"/>
          <w:szCs w:val="19"/>
        </w:rPr>
      </w:pPr>
      <w:r w:rsidRPr="003935BD">
        <w:rPr>
          <w:rFonts w:ascii="Arial" w:eastAsia="Arial" w:hAnsi="Arial" w:cs="Arial"/>
          <w:sz w:val="19"/>
          <w:szCs w:val="19"/>
        </w:rPr>
        <w:t>If the contract award is</w:t>
      </w:r>
      <w:r w:rsidRPr="003935BD">
        <w:rPr>
          <w:rFonts w:ascii="Arial" w:eastAsia="Arial" w:hAnsi="Arial" w:cs="Arial"/>
          <w:b/>
          <w:bCs/>
          <w:sz w:val="19"/>
          <w:szCs w:val="19"/>
        </w:rPr>
        <w:t xml:space="preserve"> </w:t>
      </w:r>
      <w:r w:rsidR="00936F27" w:rsidRPr="003935BD">
        <w:rPr>
          <w:rFonts w:ascii="Arial" w:eastAsia="Arial" w:hAnsi="Arial" w:cs="Arial"/>
          <w:b/>
          <w:bCs/>
          <w:sz w:val="19"/>
          <w:szCs w:val="19"/>
        </w:rPr>
        <w:t>less than</w:t>
      </w:r>
      <w:r w:rsidRPr="003935BD">
        <w:rPr>
          <w:rFonts w:ascii="Arial" w:eastAsia="Arial" w:hAnsi="Arial" w:cs="Arial"/>
          <w:b/>
          <w:bCs/>
          <w:sz w:val="19"/>
          <w:szCs w:val="19"/>
        </w:rPr>
        <w:t xml:space="preserve"> $1 million dollars</w:t>
      </w:r>
      <w:r w:rsidRPr="003935BD">
        <w:rPr>
          <w:rFonts w:ascii="Arial" w:eastAsia="Arial" w:hAnsi="Arial" w:cs="Arial"/>
          <w:sz w:val="19"/>
          <w:szCs w:val="19"/>
        </w:rPr>
        <w:t xml:space="preserve"> and the CBE Prime subcontracts, the CBE Prime shall perform at least </w:t>
      </w:r>
      <w:r w:rsidR="00936F27" w:rsidRPr="003935BD">
        <w:rPr>
          <w:rFonts w:ascii="Arial" w:eastAsia="Arial" w:hAnsi="Arial" w:cs="Arial"/>
          <w:sz w:val="19"/>
          <w:szCs w:val="19"/>
        </w:rPr>
        <w:t>50</w:t>
      </w:r>
      <w:r w:rsidRPr="003935BD">
        <w:rPr>
          <w:rFonts w:ascii="Arial" w:eastAsia="Arial" w:hAnsi="Arial" w:cs="Arial"/>
          <w:sz w:val="19"/>
          <w:szCs w:val="19"/>
        </w:rPr>
        <w:t xml:space="preserve">% of the </w:t>
      </w:r>
      <w:r w:rsidR="00936F27" w:rsidRPr="003935BD">
        <w:rPr>
          <w:rFonts w:ascii="Arial" w:eastAsia="Arial" w:hAnsi="Arial" w:cs="Arial"/>
          <w:sz w:val="19"/>
          <w:szCs w:val="19"/>
        </w:rPr>
        <w:t>on-site work with its own workforce</w:t>
      </w:r>
      <w:r w:rsidR="003703B7" w:rsidRPr="003935BD">
        <w:rPr>
          <w:rFonts w:ascii="Arial" w:eastAsia="Arial" w:hAnsi="Arial" w:cs="Arial"/>
          <w:sz w:val="19"/>
          <w:szCs w:val="19"/>
        </w:rPr>
        <w:t xml:space="preserve">. </w:t>
      </w:r>
      <w:r w:rsidR="00512C9D" w:rsidRPr="003935BD">
        <w:rPr>
          <w:rFonts w:ascii="Arial" w:eastAsia="Arial" w:hAnsi="Arial" w:cs="Arial"/>
          <w:sz w:val="19"/>
          <w:szCs w:val="19"/>
        </w:rPr>
        <w:t>For</w:t>
      </w:r>
      <w:r w:rsidR="003703B7" w:rsidRPr="003935BD">
        <w:rPr>
          <w:rFonts w:ascii="Arial" w:eastAsia="Arial" w:hAnsi="Arial" w:cs="Arial"/>
          <w:sz w:val="19"/>
          <w:szCs w:val="19"/>
        </w:rPr>
        <w:t xml:space="preserve"> example,</w:t>
      </w:r>
      <w:r w:rsidR="0025572E" w:rsidRPr="003935BD">
        <w:rPr>
          <w:rFonts w:ascii="Arial" w:eastAsia="Arial" w:hAnsi="Arial" w:cs="Arial"/>
          <w:sz w:val="19"/>
          <w:szCs w:val="19"/>
        </w:rPr>
        <w:t xml:space="preserve"> </w:t>
      </w:r>
      <w:r w:rsidRPr="003935BD">
        <w:rPr>
          <w:rFonts w:ascii="Arial" w:eastAsia="Arial" w:hAnsi="Arial" w:cs="Arial"/>
          <w:sz w:val="19"/>
          <w:szCs w:val="19"/>
        </w:rPr>
        <w:t>if a CBE Prime receives a contract for $</w:t>
      </w:r>
      <w:r w:rsidR="00512C9D" w:rsidRPr="003935BD">
        <w:rPr>
          <w:rFonts w:ascii="Arial" w:eastAsia="Arial" w:hAnsi="Arial" w:cs="Arial"/>
          <w:sz w:val="19"/>
          <w:szCs w:val="19"/>
        </w:rPr>
        <w:t>9</w:t>
      </w:r>
      <w:r w:rsidRPr="003935BD">
        <w:rPr>
          <w:rFonts w:ascii="Arial" w:eastAsia="Arial" w:hAnsi="Arial" w:cs="Arial"/>
          <w:sz w:val="19"/>
          <w:szCs w:val="19"/>
        </w:rPr>
        <w:t xml:space="preserve">00,000 and plans to subcontract any portion, it must perform at least </w:t>
      </w:r>
      <w:r w:rsidR="0025572E" w:rsidRPr="003935BD">
        <w:rPr>
          <w:rFonts w:ascii="Arial" w:eastAsia="Arial" w:hAnsi="Arial" w:cs="Arial"/>
          <w:sz w:val="19"/>
          <w:szCs w:val="19"/>
        </w:rPr>
        <w:t>50</w:t>
      </w:r>
      <w:r w:rsidRPr="003935BD">
        <w:rPr>
          <w:rFonts w:ascii="Arial" w:eastAsia="Arial" w:hAnsi="Arial" w:cs="Arial"/>
          <w:sz w:val="19"/>
          <w:szCs w:val="19"/>
        </w:rPr>
        <w:t>% of the contract ($</w:t>
      </w:r>
      <w:r w:rsidR="00512C9D" w:rsidRPr="003935BD">
        <w:rPr>
          <w:rFonts w:ascii="Arial" w:eastAsia="Arial" w:hAnsi="Arial" w:cs="Arial"/>
          <w:sz w:val="19"/>
          <w:szCs w:val="19"/>
        </w:rPr>
        <w:t>45</w:t>
      </w:r>
      <w:r w:rsidRPr="003935BD">
        <w:rPr>
          <w:rFonts w:ascii="Arial" w:eastAsia="Arial" w:hAnsi="Arial" w:cs="Arial"/>
          <w:sz w:val="19"/>
          <w:szCs w:val="19"/>
        </w:rPr>
        <w:t>0,000) with its own organization and resources</w:t>
      </w:r>
      <w:r w:rsidR="00512C9D" w:rsidRPr="003935BD">
        <w:rPr>
          <w:rFonts w:ascii="Arial" w:eastAsia="Arial" w:hAnsi="Arial" w:cs="Arial"/>
          <w:sz w:val="19"/>
          <w:szCs w:val="19"/>
        </w:rPr>
        <w:t xml:space="preserve">. For the subcontracted amount (the remaining $450,000), the CBE Prime must </w:t>
      </w:r>
      <w:r w:rsidRPr="003935BD">
        <w:rPr>
          <w:rFonts w:ascii="Arial" w:eastAsia="Arial" w:hAnsi="Arial" w:cs="Arial"/>
          <w:sz w:val="19"/>
          <w:szCs w:val="19"/>
        </w:rPr>
        <w:t xml:space="preserve">subcontract </w:t>
      </w:r>
      <w:r w:rsidR="00512C9D" w:rsidRPr="003935BD">
        <w:rPr>
          <w:rFonts w:ascii="Arial" w:eastAsia="Arial" w:hAnsi="Arial" w:cs="Arial"/>
          <w:sz w:val="19"/>
          <w:szCs w:val="19"/>
        </w:rPr>
        <w:t xml:space="preserve">at least </w:t>
      </w:r>
      <w:r w:rsidRPr="003935BD">
        <w:rPr>
          <w:rFonts w:ascii="Arial" w:eastAsia="Arial" w:hAnsi="Arial" w:cs="Arial"/>
          <w:sz w:val="19"/>
          <w:szCs w:val="19"/>
        </w:rPr>
        <w:t>35% of the amount with a CBE. In this example, the CBE Prime needs a subcontracting plan for a total value of $</w:t>
      </w:r>
      <w:r w:rsidR="00512C9D" w:rsidRPr="003935BD">
        <w:rPr>
          <w:rFonts w:ascii="Arial" w:eastAsia="Arial" w:hAnsi="Arial" w:cs="Arial"/>
          <w:sz w:val="19"/>
          <w:szCs w:val="19"/>
        </w:rPr>
        <w:t>157,500</w:t>
      </w:r>
      <w:r w:rsidRPr="003935BD">
        <w:rPr>
          <w:rFonts w:ascii="Arial" w:eastAsia="Arial" w:hAnsi="Arial" w:cs="Arial"/>
          <w:sz w:val="19"/>
          <w:szCs w:val="19"/>
        </w:rPr>
        <w:t xml:space="preserve"> (35% of $</w:t>
      </w:r>
      <w:r w:rsidR="00512C9D" w:rsidRPr="003935BD">
        <w:rPr>
          <w:rFonts w:ascii="Arial" w:eastAsia="Arial" w:hAnsi="Arial" w:cs="Arial"/>
          <w:sz w:val="19"/>
          <w:szCs w:val="19"/>
        </w:rPr>
        <w:t>45</w:t>
      </w:r>
      <w:r w:rsidRPr="003935BD">
        <w:rPr>
          <w:rFonts w:ascii="Arial" w:eastAsia="Arial" w:hAnsi="Arial" w:cs="Arial"/>
          <w:sz w:val="19"/>
          <w:szCs w:val="19"/>
        </w:rPr>
        <w:t>0,000). The CBE Prime must submit a Subcontracting Plan to show that they are retaining the minimum required amount of work with their own organization and resources (</w:t>
      </w:r>
      <w:r w:rsidR="00E42306" w:rsidRPr="003935BD">
        <w:rPr>
          <w:rFonts w:ascii="Arial" w:eastAsia="Arial" w:hAnsi="Arial" w:cs="Arial"/>
          <w:sz w:val="19"/>
          <w:szCs w:val="19"/>
        </w:rPr>
        <w:t>50</w:t>
      </w:r>
      <w:r w:rsidRPr="003935BD">
        <w:rPr>
          <w:rFonts w:ascii="Arial" w:eastAsia="Arial" w:hAnsi="Arial" w:cs="Arial"/>
          <w:sz w:val="19"/>
          <w:szCs w:val="19"/>
        </w:rPr>
        <w:t>%) and to show that they are subcontracting</w:t>
      </w:r>
      <w:r w:rsidR="00512C9D" w:rsidRPr="003935BD">
        <w:rPr>
          <w:rFonts w:ascii="Arial" w:eastAsia="Arial" w:hAnsi="Arial" w:cs="Arial"/>
          <w:sz w:val="19"/>
          <w:szCs w:val="19"/>
        </w:rPr>
        <w:t xml:space="preserve"> 35% of subcontracted amount</w:t>
      </w:r>
      <w:r w:rsidRPr="003935BD">
        <w:rPr>
          <w:rFonts w:ascii="Arial" w:eastAsia="Arial" w:hAnsi="Arial" w:cs="Arial"/>
          <w:sz w:val="19"/>
          <w:szCs w:val="19"/>
        </w:rPr>
        <w:t xml:space="preserve"> with </w:t>
      </w:r>
      <w:r w:rsidR="00512C9D" w:rsidRPr="003935BD">
        <w:rPr>
          <w:rFonts w:ascii="Arial" w:eastAsia="Arial" w:hAnsi="Arial" w:cs="Arial"/>
          <w:sz w:val="19"/>
          <w:szCs w:val="19"/>
        </w:rPr>
        <w:t xml:space="preserve">a </w:t>
      </w:r>
      <w:r w:rsidRPr="003935BD">
        <w:rPr>
          <w:rFonts w:ascii="Arial" w:eastAsia="Arial" w:hAnsi="Arial" w:cs="Arial"/>
          <w:sz w:val="19"/>
          <w:szCs w:val="19"/>
        </w:rPr>
        <w:t xml:space="preserve">CBE. </w:t>
      </w:r>
    </w:p>
    <w:p w14:paraId="627DB1A8" w14:textId="77777777" w:rsidR="00E1185A" w:rsidRPr="003935BD" w:rsidRDefault="00E1185A" w:rsidP="00E45A05">
      <w:pPr>
        <w:pStyle w:val="ListParagraph"/>
        <w:widowControl w:val="0"/>
        <w:tabs>
          <w:tab w:val="left" w:pos="-900"/>
        </w:tabs>
        <w:autoSpaceDE w:val="0"/>
        <w:autoSpaceDN w:val="0"/>
        <w:ind w:left="-90"/>
        <w:rPr>
          <w:rFonts w:ascii="Arial" w:eastAsia="Arial" w:hAnsi="Arial" w:cs="Arial"/>
          <w:b/>
          <w:bCs/>
          <w:sz w:val="19"/>
          <w:szCs w:val="19"/>
          <w:u w:val="single"/>
        </w:rPr>
      </w:pPr>
    </w:p>
    <w:p w14:paraId="0B155DEA" w14:textId="77777777" w:rsidR="00A20A5D" w:rsidRPr="00E45A05" w:rsidRDefault="00A20A5D" w:rsidP="003935BD">
      <w:pPr>
        <w:pStyle w:val="ListParagraph"/>
        <w:widowControl w:val="0"/>
        <w:numPr>
          <w:ilvl w:val="0"/>
          <w:numId w:val="27"/>
        </w:numPr>
        <w:tabs>
          <w:tab w:val="left" w:pos="-900"/>
        </w:tabs>
        <w:autoSpaceDE w:val="0"/>
        <w:autoSpaceDN w:val="0"/>
        <w:ind w:left="-450"/>
        <w:rPr>
          <w:rFonts w:ascii="Arial" w:eastAsia="Arial" w:hAnsi="Arial" w:cs="Arial"/>
          <w:b/>
          <w:bCs/>
          <w:sz w:val="19"/>
          <w:szCs w:val="19"/>
          <w:u w:val="single"/>
        </w:rPr>
      </w:pPr>
      <w:r w:rsidRPr="00E45A05">
        <w:rPr>
          <w:rFonts w:ascii="Arial" w:eastAsia="Arial" w:hAnsi="Arial" w:cs="Arial"/>
          <w:b/>
          <w:bCs/>
          <w:sz w:val="19"/>
          <w:szCs w:val="19"/>
          <w:u w:val="single"/>
        </w:rPr>
        <w:t>Will DSLBD cre</w:t>
      </w:r>
      <w:r w:rsidR="00AE725D" w:rsidRPr="00E45A05">
        <w:rPr>
          <w:rFonts w:ascii="Arial" w:eastAsia="Arial" w:hAnsi="Arial" w:cs="Arial"/>
          <w:b/>
          <w:bCs/>
          <w:sz w:val="19"/>
          <w:szCs w:val="19"/>
          <w:u w:val="single"/>
        </w:rPr>
        <w:t>dit 100% of a</w:t>
      </w:r>
      <w:r w:rsidR="00144770" w:rsidRPr="00E45A05">
        <w:rPr>
          <w:rFonts w:ascii="Arial" w:eastAsia="Arial" w:hAnsi="Arial" w:cs="Arial"/>
          <w:b/>
          <w:bCs/>
          <w:sz w:val="19"/>
          <w:szCs w:val="19"/>
          <w:u w:val="single"/>
        </w:rPr>
        <w:t>n</w:t>
      </w:r>
      <w:r w:rsidR="00AE725D" w:rsidRPr="00E45A05">
        <w:rPr>
          <w:rFonts w:ascii="Arial" w:eastAsia="Arial" w:hAnsi="Arial" w:cs="Arial"/>
          <w:b/>
          <w:bCs/>
          <w:sz w:val="19"/>
          <w:szCs w:val="19"/>
          <w:u w:val="single"/>
        </w:rPr>
        <w:t xml:space="preserve"> </w:t>
      </w:r>
      <w:r w:rsidR="003617FA" w:rsidRPr="00E45A05">
        <w:rPr>
          <w:rFonts w:ascii="Arial" w:eastAsia="Arial" w:hAnsi="Arial" w:cs="Arial"/>
          <w:b/>
          <w:bCs/>
          <w:sz w:val="19"/>
          <w:szCs w:val="19"/>
          <w:u w:val="single"/>
        </w:rPr>
        <w:t>SBE/</w:t>
      </w:r>
      <w:r w:rsidR="00AE725D" w:rsidRPr="00E45A05">
        <w:rPr>
          <w:rFonts w:ascii="Arial" w:eastAsia="Arial" w:hAnsi="Arial" w:cs="Arial"/>
          <w:b/>
          <w:bCs/>
          <w:sz w:val="19"/>
          <w:szCs w:val="19"/>
          <w:u w:val="single"/>
        </w:rPr>
        <w:t>CBE’s subcontract towards my subcontracting goal</w:t>
      </w:r>
      <w:r w:rsidR="00AE725D" w:rsidRPr="00E45A05">
        <w:rPr>
          <w:rFonts w:ascii="Arial" w:eastAsia="Arial" w:hAnsi="Arial" w:cs="Arial"/>
          <w:b/>
          <w:bCs/>
          <w:sz w:val="19"/>
          <w:szCs w:val="19"/>
        </w:rPr>
        <w:t>?</w:t>
      </w:r>
    </w:p>
    <w:p w14:paraId="4DC0925A" w14:textId="77777777" w:rsidR="00F34AA6" w:rsidRPr="003935BD" w:rsidRDefault="00F34AA6" w:rsidP="003935BD">
      <w:pPr>
        <w:pStyle w:val="ListParagraph"/>
        <w:widowControl w:val="0"/>
        <w:numPr>
          <w:ilvl w:val="1"/>
          <w:numId w:val="27"/>
        </w:numPr>
        <w:tabs>
          <w:tab w:val="left" w:pos="-900"/>
        </w:tabs>
        <w:autoSpaceDE w:val="0"/>
        <w:autoSpaceDN w:val="0"/>
        <w:ind w:left="-270" w:hanging="180"/>
        <w:rPr>
          <w:rFonts w:ascii="Arial" w:eastAsia="Arial" w:hAnsi="Arial" w:cs="Arial"/>
          <w:b/>
          <w:bCs/>
          <w:sz w:val="19"/>
          <w:szCs w:val="19"/>
          <w:u w:val="single"/>
        </w:rPr>
      </w:pPr>
      <w:r w:rsidRPr="003935BD">
        <w:rPr>
          <w:rFonts w:ascii="Arial" w:eastAsia="Arial" w:hAnsi="Arial" w:cs="Arial"/>
          <w:sz w:val="19"/>
          <w:szCs w:val="19"/>
        </w:rPr>
        <w:t>DSLBD will only provide credit towards your subcontracting goal for work where</w:t>
      </w:r>
      <w:r w:rsidR="007F7BCF" w:rsidRPr="003935BD">
        <w:rPr>
          <w:rFonts w:ascii="Arial" w:eastAsia="Arial" w:hAnsi="Arial" w:cs="Arial"/>
          <w:sz w:val="19"/>
          <w:szCs w:val="19"/>
        </w:rPr>
        <w:t>by</w:t>
      </w:r>
      <w:r w:rsidRPr="003935BD">
        <w:rPr>
          <w:rFonts w:ascii="Arial" w:eastAsia="Arial" w:hAnsi="Arial" w:cs="Arial"/>
          <w:sz w:val="19"/>
          <w:szCs w:val="19"/>
        </w:rPr>
        <w:t xml:space="preserve"> a</w:t>
      </w:r>
      <w:r w:rsidR="00144770" w:rsidRPr="003935BD">
        <w:rPr>
          <w:rFonts w:ascii="Arial" w:eastAsia="Arial" w:hAnsi="Arial" w:cs="Arial"/>
          <w:sz w:val="19"/>
          <w:szCs w:val="19"/>
        </w:rPr>
        <w:t>n</w:t>
      </w:r>
      <w:r w:rsidRPr="003935BD">
        <w:rPr>
          <w:rFonts w:ascii="Arial" w:eastAsia="Arial" w:hAnsi="Arial" w:cs="Arial"/>
          <w:sz w:val="19"/>
          <w:szCs w:val="19"/>
        </w:rPr>
        <w:t xml:space="preserve"> </w:t>
      </w:r>
      <w:r w:rsidR="005F6A37" w:rsidRPr="003935BD">
        <w:rPr>
          <w:rFonts w:ascii="Arial" w:eastAsia="Arial" w:hAnsi="Arial" w:cs="Arial"/>
          <w:sz w:val="19"/>
          <w:szCs w:val="19"/>
        </w:rPr>
        <w:t>SBE</w:t>
      </w:r>
      <w:r w:rsidR="007F70A5" w:rsidRPr="003935BD">
        <w:rPr>
          <w:rFonts w:ascii="Arial" w:eastAsia="Arial" w:hAnsi="Arial" w:cs="Arial"/>
          <w:sz w:val="19"/>
          <w:szCs w:val="19"/>
        </w:rPr>
        <w:t>/CBE</w:t>
      </w:r>
      <w:r w:rsidR="005F6A37" w:rsidRPr="003935BD">
        <w:rPr>
          <w:rFonts w:ascii="Arial" w:eastAsia="Arial" w:hAnsi="Arial" w:cs="Arial"/>
          <w:sz w:val="19"/>
          <w:szCs w:val="19"/>
        </w:rPr>
        <w:t xml:space="preserve"> </w:t>
      </w:r>
      <w:r w:rsidRPr="003935BD">
        <w:rPr>
          <w:rFonts w:ascii="Arial" w:eastAsia="Arial" w:hAnsi="Arial" w:cs="Arial"/>
          <w:sz w:val="19"/>
          <w:szCs w:val="19"/>
        </w:rPr>
        <w:t xml:space="preserve">provides a commercially useful function. For example, if a Prime contractor awards a $100,000 contract to </w:t>
      </w:r>
      <w:r w:rsidR="005F6A37" w:rsidRPr="003935BD">
        <w:rPr>
          <w:rFonts w:ascii="Arial" w:eastAsia="Arial" w:hAnsi="Arial" w:cs="Arial"/>
          <w:sz w:val="19"/>
          <w:szCs w:val="19"/>
        </w:rPr>
        <w:t>an S</w:t>
      </w:r>
      <w:r w:rsidRPr="003935BD">
        <w:rPr>
          <w:rFonts w:ascii="Arial" w:eastAsia="Arial" w:hAnsi="Arial" w:cs="Arial"/>
          <w:sz w:val="19"/>
          <w:szCs w:val="19"/>
        </w:rPr>
        <w:t>BE</w:t>
      </w:r>
      <w:r w:rsidR="007F70A5" w:rsidRPr="003935BD">
        <w:rPr>
          <w:rFonts w:ascii="Arial" w:eastAsia="Arial" w:hAnsi="Arial" w:cs="Arial"/>
          <w:sz w:val="19"/>
          <w:szCs w:val="19"/>
        </w:rPr>
        <w:t>/CBE</w:t>
      </w:r>
      <w:r w:rsidRPr="003935BD">
        <w:rPr>
          <w:rFonts w:ascii="Arial" w:eastAsia="Arial" w:hAnsi="Arial" w:cs="Arial"/>
          <w:sz w:val="19"/>
          <w:szCs w:val="19"/>
        </w:rPr>
        <w:t xml:space="preserve"> subcontractor to procure software licenses at $95,000, and the remaining $5,000 is paid to the </w:t>
      </w:r>
      <w:r w:rsidR="005F6A37" w:rsidRPr="003935BD">
        <w:rPr>
          <w:rFonts w:ascii="Arial" w:eastAsia="Arial" w:hAnsi="Arial" w:cs="Arial"/>
          <w:sz w:val="19"/>
          <w:szCs w:val="19"/>
        </w:rPr>
        <w:t>SBE</w:t>
      </w:r>
      <w:r w:rsidR="007F70A5" w:rsidRPr="003935BD">
        <w:rPr>
          <w:rFonts w:ascii="Arial" w:eastAsia="Arial" w:hAnsi="Arial" w:cs="Arial"/>
          <w:sz w:val="19"/>
          <w:szCs w:val="19"/>
        </w:rPr>
        <w:t>/CBE</w:t>
      </w:r>
      <w:r w:rsidR="005F6A37" w:rsidRPr="003935BD">
        <w:rPr>
          <w:rFonts w:ascii="Arial" w:eastAsia="Arial" w:hAnsi="Arial" w:cs="Arial"/>
          <w:sz w:val="19"/>
          <w:szCs w:val="19"/>
        </w:rPr>
        <w:t xml:space="preserve"> </w:t>
      </w:r>
      <w:r w:rsidRPr="003935BD">
        <w:rPr>
          <w:rFonts w:ascii="Arial" w:eastAsia="Arial" w:hAnsi="Arial" w:cs="Arial"/>
          <w:sz w:val="19"/>
          <w:szCs w:val="19"/>
        </w:rPr>
        <w:t xml:space="preserve">for obtaining those software licenses, only the </w:t>
      </w:r>
      <w:r w:rsidR="001B729C" w:rsidRPr="003935BD">
        <w:rPr>
          <w:rFonts w:ascii="Arial" w:eastAsia="Arial" w:hAnsi="Arial" w:cs="Arial"/>
          <w:sz w:val="19"/>
          <w:szCs w:val="19"/>
        </w:rPr>
        <w:t xml:space="preserve">$5,000 will be credited towards the subcontracting goal. Any pass-thru costs or other work where the </w:t>
      </w:r>
      <w:r w:rsidR="005F6A37" w:rsidRPr="003935BD">
        <w:rPr>
          <w:rFonts w:ascii="Arial" w:eastAsia="Arial" w:hAnsi="Arial" w:cs="Arial"/>
          <w:sz w:val="19"/>
          <w:szCs w:val="19"/>
        </w:rPr>
        <w:t>SBE</w:t>
      </w:r>
      <w:r w:rsidR="007F70A5" w:rsidRPr="003935BD">
        <w:rPr>
          <w:rFonts w:ascii="Arial" w:eastAsia="Arial" w:hAnsi="Arial" w:cs="Arial"/>
          <w:sz w:val="19"/>
          <w:szCs w:val="19"/>
        </w:rPr>
        <w:t>/CBE</w:t>
      </w:r>
      <w:r w:rsidR="005F6A37" w:rsidRPr="003935BD">
        <w:rPr>
          <w:rFonts w:ascii="Arial" w:eastAsia="Arial" w:hAnsi="Arial" w:cs="Arial"/>
          <w:sz w:val="19"/>
          <w:szCs w:val="19"/>
        </w:rPr>
        <w:t xml:space="preserve"> </w:t>
      </w:r>
      <w:r w:rsidR="001B729C" w:rsidRPr="003935BD">
        <w:rPr>
          <w:rFonts w:ascii="Arial" w:eastAsia="Arial" w:hAnsi="Arial" w:cs="Arial"/>
          <w:sz w:val="19"/>
          <w:szCs w:val="19"/>
        </w:rPr>
        <w:t>is not providing a commercially useful function</w:t>
      </w:r>
      <w:r w:rsidR="007F7BCF" w:rsidRPr="003935BD">
        <w:rPr>
          <w:rFonts w:ascii="Arial" w:eastAsia="Arial" w:hAnsi="Arial" w:cs="Arial"/>
          <w:sz w:val="19"/>
          <w:szCs w:val="19"/>
        </w:rPr>
        <w:t>--with its own organization and resources--</w:t>
      </w:r>
      <w:r w:rsidR="001B729C" w:rsidRPr="003935BD">
        <w:rPr>
          <w:rFonts w:ascii="Arial" w:eastAsia="Arial" w:hAnsi="Arial" w:cs="Arial"/>
          <w:sz w:val="19"/>
          <w:szCs w:val="19"/>
        </w:rPr>
        <w:t>will not be credited.</w:t>
      </w:r>
    </w:p>
    <w:p w14:paraId="6FBB774F" w14:textId="77777777" w:rsidR="00D95291" w:rsidRPr="003935BD" w:rsidRDefault="00D95291" w:rsidP="00D95291">
      <w:pPr>
        <w:pStyle w:val="ListParagraph"/>
        <w:widowControl w:val="0"/>
        <w:tabs>
          <w:tab w:val="left" w:pos="-900"/>
        </w:tabs>
        <w:autoSpaceDE w:val="0"/>
        <w:autoSpaceDN w:val="0"/>
        <w:ind w:left="630"/>
        <w:rPr>
          <w:rFonts w:ascii="Arial" w:eastAsia="Arial" w:hAnsi="Arial" w:cs="Arial"/>
          <w:b/>
          <w:bCs/>
          <w:sz w:val="19"/>
          <w:szCs w:val="19"/>
          <w:u w:val="single"/>
        </w:rPr>
      </w:pPr>
    </w:p>
    <w:p w14:paraId="05DD1221" w14:textId="77777777" w:rsidR="00AE725D" w:rsidRPr="003935BD" w:rsidRDefault="00AE725D" w:rsidP="003935BD">
      <w:pPr>
        <w:pStyle w:val="ListParagraph"/>
        <w:widowControl w:val="0"/>
        <w:numPr>
          <w:ilvl w:val="0"/>
          <w:numId w:val="27"/>
        </w:numPr>
        <w:tabs>
          <w:tab w:val="left" w:pos="-900"/>
        </w:tabs>
        <w:autoSpaceDE w:val="0"/>
        <w:autoSpaceDN w:val="0"/>
        <w:ind w:left="-450"/>
        <w:rPr>
          <w:rFonts w:ascii="Arial" w:eastAsia="Arial" w:hAnsi="Arial" w:cs="Arial"/>
          <w:b/>
          <w:bCs/>
          <w:sz w:val="19"/>
          <w:szCs w:val="19"/>
          <w:u w:val="single"/>
        </w:rPr>
      </w:pPr>
      <w:r w:rsidRPr="003935BD">
        <w:rPr>
          <w:rFonts w:ascii="Arial" w:eastAsia="Arial" w:hAnsi="Arial" w:cs="Arial"/>
          <w:b/>
          <w:bCs/>
          <w:sz w:val="19"/>
          <w:szCs w:val="19"/>
          <w:u w:val="single"/>
        </w:rPr>
        <w:t>Does my Subcontracting Plan have to cover all options</w:t>
      </w:r>
      <w:r w:rsidR="008573E1" w:rsidRPr="003935BD">
        <w:rPr>
          <w:rFonts w:ascii="Arial" w:eastAsia="Arial" w:hAnsi="Arial" w:cs="Arial"/>
          <w:b/>
          <w:bCs/>
          <w:sz w:val="19"/>
          <w:szCs w:val="19"/>
          <w:u w:val="single"/>
        </w:rPr>
        <w:t xml:space="preserve"> periods</w:t>
      </w:r>
      <w:r w:rsidRPr="003935BD">
        <w:rPr>
          <w:rFonts w:ascii="Arial" w:eastAsia="Arial" w:hAnsi="Arial" w:cs="Arial"/>
          <w:b/>
          <w:bCs/>
          <w:sz w:val="19"/>
          <w:szCs w:val="19"/>
          <w:u w:val="single"/>
        </w:rPr>
        <w:t xml:space="preserve"> of the contract or solely the current performance period</w:t>
      </w:r>
      <w:r w:rsidRPr="003935BD">
        <w:rPr>
          <w:rFonts w:ascii="Arial" w:eastAsia="Arial" w:hAnsi="Arial" w:cs="Arial"/>
          <w:b/>
          <w:bCs/>
          <w:sz w:val="19"/>
          <w:szCs w:val="19"/>
        </w:rPr>
        <w:t>?</w:t>
      </w:r>
    </w:p>
    <w:p w14:paraId="0D0D3C5B" w14:textId="77777777" w:rsidR="001B729C" w:rsidRPr="003935BD" w:rsidRDefault="000E507F" w:rsidP="003935BD">
      <w:pPr>
        <w:pStyle w:val="ListParagraph"/>
        <w:widowControl w:val="0"/>
        <w:numPr>
          <w:ilvl w:val="1"/>
          <w:numId w:val="27"/>
        </w:numPr>
        <w:tabs>
          <w:tab w:val="left" w:pos="-900"/>
        </w:tabs>
        <w:autoSpaceDE w:val="0"/>
        <w:autoSpaceDN w:val="0"/>
        <w:ind w:left="-270" w:hanging="180"/>
        <w:rPr>
          <w:rFonts w:ascii="Arial" w:eastAsia="Arial" w:hAnsi="Arial" w:cs="Arial"/>
          <w:b/>
          <w:bCs/>
          <w:sz w:val="19"/>
          <w:szCs w:val="19"/>
          <w:u w:val="single"/>
        </w:rPr>
      </w:pPr>
      <w:r w:rsidRPr="003935BD">
        <w:rPr>
          <w:rFonts w:ascii="Arial" w:eastAsia="Arial" w:hAnsi="Arial" w:cs="Arial"/>
          <w:sz w:val="19"/>
          <w:szCs w:val="19"/>
        </w:rPr>
        <w:t>The Subcontracting Plan should only include information for the current period of performance. Thus, the Subcontracting Plan should not represent anticipated option periods. A new subcontracting plan must be submitted and executed before the start of each period of performance.</w:t>
      </w:r>
    </w:p>
    <w:p w14:paraId="4FD123A8" w14:textId="77777777" w:rsidR="005F6A37" w:rsidRPr="003935BD" w:rsidRDefault="005F6A37" w:rsidP="005F6A37">
      <w:pPr>
        <w:pStyle w:val="ListParagraph"/>
        <w:widowControl w:val="0"/>
        <w:tabs>
          <w:tab w:val="left" w:pos="-900"/>
        </w:tabs>
        <w:autoSpaceDE w:val="0"/>
        <w:autoSpaceDN w:val="0"/>
        <w:ind w:left="630"/>
        <w:rPr>
          <w:rFonts w:ascii="Arial" w:eastAsia="Arial" w:hAnsi="Arial" w:cs="Arial"/>
          <w:b/>
          <w:bCs/>
          <w:sz w:val="19"/>
          <w:szCs w:val="19"/>
          <w:u w:val="single"/>
        </w:rPr>
      </w:pPr>
    </w:p>
    <w:p w14:paraId="2551D181" w14:textId="77777777" w:rsidR="005F6A37" w:rsidRPr="003935BD" w:rsidRDefault="005F6A37" w:rsidP="003935BD">
      <w:pPr>
        <w:pStyle w:val="ListParagraph"/>
        <w:widowControl w:val="0"/>
        <w:numPr>
          <w:ilvl w:val="0"/>
          <w:numId w:val="27"/>
        </w:numPr>
        <w:tabs>
          <w:tab w:val="left" w:pos="-900"/>
        </w:tabs>
        <w:autoSpaceDE w:val="0"/>
        <w:autoSpaceDN w:val="0"/>
        <w:ind w:left="-450"/>
        <w:rPr>
          <w:rFonts w:ascii="Arial" w:eastAsia="Arial" w:hAnsi="Arial" w:cs="Arial"/>
          <w:b/>
          <w:bCs/>
          <w:sz w:val="19"/>
          <w:szCs w:val="19"/>
          <w:u w:val="single"/>
        </w:rPr>
      </w:pPr>
      <w:r w:rsidRPr="003935BD">
        <w:rPr>
          <w:rFonts w:ascii="Arial" w:eastAsia="Arial" w:hAnsi="Arial" w:cs="Arial"/>
          <w:b/>
          <w:bCs/>
          <w:sz w:val="19"/>
          <w:szCs w:val="19"/>
          <w:u w:val="single"/>
        </w:rPr>
        <w:t>Can I utilize any CBE to meet my subcontr</w:t>
      </w:r>
      <w:r w:rsidR="003617FA" w:rsidRPr="003935BD">
        <w:rPr>
          <w:rFonts w:ascii="Arial" w:eastAsia="Arial" w:hAnsi="Arial" w:cs="Arial"/>
          <w:b/>
          <w:bCs/>
          <w:sz w:val="19"/>
          <w:szCs w:val="19"/>
          <w:u w:val="single"/>
        </w:rPr>
        <w:t>ac</w:t>
      </w:r>
      <w:r w:rsidRPr="003935BD">
        <w:rPr>
          <w:rFonts w:ascii="Arial" w:eastAsia="Arial" w:hAnsi="Arial" w:cs="Arial"/>
          <w:b/>
          <w:bCs/>
          <w:sz w:val="19"/>
          <w:szCs w:val="19"/>
          <w:u w:val="single"/>
        </w:rPr>
        <w:t xml:space="preserve">ting </w:t>
      </w:r>
      <w:r w:rsidR="00A87D87" w:rsidRPr="003935BD">
        <w:rPr>
          <w:rFonts w:ascii="Arial" w:eastAsia="Arial" w:hAnsi="Arial" w:cs="Arial"/>
          <w:b/>
          <w:bCs/>
          <w:sz w:val="19"/>
          <w:szCs w:val="19"/>
          <w:u w:val="single"/>
        </w:rPr>
        <w:t>requirements,</w:t>
      </w:r>
      <w:r w:rsidRPr="003935BD">
        <w:rPr>
          <w:rFonts w:ascii="Arial" w:eastAsia="Arial" w:hAnsi="Arial" w:cs="Arial"/>
          <w:b/>
          <w:bCs/>
          <w:sz w:val="19"/>
          <w:szCs w:val="19"/>
          <w:u w:val="single"/>
        </w:rPr>
        <w:t xml:space="preserve"> or does it have to be an SBE specifically? </w:t>
      </w:r>
    </w:p>
    <w:p w14:paraId="4EDF03CD" w14:textId="77777777" w:rsidR="005F6A37" w:rsidRPr="003935BD" w:rsidRDefault="005F6A37" w:rsidP="003935BD">
      <w:pPr>
        <w:pStyle w:val="ListParagraph"/>
        <w:widowControl w:val="0"/>
        <w:numPr>
          <w:ilvl w:val="1"/>
          <w:numId w:val="27"/>
        </w:numPr>
        <w:tabs>
          <w:tab w:val="left" w:pos="-900"/>
        </w:tabs>
        <w:autoSpaceDE w:val="0"/>
        <w:autoSpaceDN w:val="0"/>
        <w:ind w:left="-270" w:hanging="180"/>
        <w:rPr>
          <w:rFonts w:ascii="Arial" w:eastAsia="Arial" w:hAnsi="Arial" w:cs="Arial"/>
          <w:sz w:val="19"/>
          <w:szCs w:val="19"/>
        </w:rPr>
      </w:pPr>
      <w:r w:rsidRPr="003935BD">
        <w:rPr>
          <w:rFonts w:ascii="Arial" w:eastAsia="Arial" w:hAnsi="Arial" w:cs="Arial"/>
          <w:sz w:val="19"/>
          <w:szCs w:val="19"/>
        </w:rPr>
        <w:t>If there are insufficient qualified SBEs to completely fulfill the subcontracting requirement, then the requirement may be satisfied by subcontracting</w:t>
      </w:r>
      <w:r w:rsidR="00144770" w:rsidRPr="003935BD">
        <w:rPr>
          <w:rFonts w:ascii="Arial" w:eastAsia="Arial" w:hAnsi="Arial" w:cs="Arial"/>
          <w:sz w:val="19"/>
          <w:szCs w:val="19"/>
        </w:rPr>
        <w:t xml:space="preserve"> with</w:t>
      </w:r>
      <w:r w:rsidRPr="003935BD">
        <w:rPr>
          <w:rFonts w:ascii="Arial" w:eastAsia="Arial" w:hAnsi="Arial" w:cs="Arial"/>
          <w:sz w:val="19"/>
          <w:szCs w:val="19"/>
        </w:rPr>
        <w:t xml:space="preserve"> a CBE; </w:t>
      </w:r>
      <w:r w:rsidR="00E9024A" w:rsidRPr="003935BD">
        <w:rPr>
          <w:rFonts w:ascii="Arial" w:eastAsia="Arial" w:hAnsi="Arial" w:cs="Arial"/>
          <w:sz w:val="19"/>
          <w:szCs w:val="19"/>
        </w:rPr>
        <w:t>provided</w:t>
      </w:r>
      <w:r w:rsidRPr="003935BD">
        <w:rPr>
          <w:rFonts w:ascii="Arial" w:eastAsia="Arial" w:hAnsi="Arial" w:cs="Arial"/>
          <w:sz w:val="19"/>
          <w:szCs w:val="19"/>
        </w:rPr>
        <w:t xml:space="preserve"> that all reasonable efforts shall be </w:t>
      </w:r>
      <w:r w:rsidRPr="003935BD">
        <w:rPr>
          <w:rFonts w:ascii="Arial" w:eastAsia="Arial" w:hAnsi="Arial" w:cs="Arial"/>
          <w:sz w:val="19"/>
          <w:szCs w:val="19"/>
        </w:rPr>
        <w:lastRenderedPageBreak/>
        <w:t>made to ensure that qualified SBEs are significant participants in the overall subcontracting work.</w:t>
      </w:r>
    </w:p>
    <w:bookmarkEnd w:id="0"/>
    <w:p w14:paraId="5CA1A351" w14:textId="77777777" w:rsidR="003935BD" w:rsidRPr="009F66A6" w:rsidRDefault="003935BD" w:rsidP="009F66A6">
      <w:pPr>
        <w:widowControl w:val="0"/>
        <w:tabs>
          <w:tab w:val="left" w:pos="-900"/>
        </w:tabs>
        <w:autoSpaceDE w:val="0"/>
        <w:autoSpaceDN w:val="0"/>
        <w:rPr>
          <w:rFonts w:ascii="Arial" w:eastAsia="Arial" w:hAnsi="Arial" w:cs="Arial"/>
          <w:b/>
          <w:bCs/>
          <w:color w:val="FF0000"/>
          <w:sz w:val="21"/>
          <w:szCs w:val="21"/>
        </w:rPr>
      </w:pPr>
    </w:p>
    <w:p w14:paraId="40033E15" w14:textId="77777777" w:rsidR="00284ED4" w:rsidRDefault="00284ED4" w:rsidP="007F3D2F">
      <w:pPr>
        <w:jc w:val="center"/>
        <w:rPr>
          <w:rFonts w:ascii="Arial" w:eastAsia="Calibri" w:hAnsi="Arial" w:cs="Arial"/>
          <w:b/>
          <w:bCs/>
          <w:sz w:val="21"/>
          <w:szCs w:val="21"/>
        </w:rPr>
      </w:pPr>
      <w:r>
        <w:rPr>
          <w:rFonts w:ascii="Arial" w:eastAsia="Calibri" w:hAnsi="Arial" w:cs="Arial"/>
          <w:b/>
          <w:bCs/>
          <w:sz w:val="21"/>
          <w:szCs w:val="21"/>
        </w:rPr>
        <w:t>SUBCONTRACTING PLAN</w:t>
      </w:r>
    </w:p>
    <w:p w14:paraId="5771756F" w14:textId="77777777" w:rsidR="00284ED4" w:rsidRDefault="00284ED4" w:rsidP="00CF6DBB">
      <w:pPr>
        <w:jc w:val="both"/>
        <w:rPr>
          <w:rFonts w:ascii="Arial" w:eastAsia="Calibri" w:hAnsi="Arial" w:cs="Arial"/>
          <w:b/>
          <w:bCs/>
          <w:sz w:val="21"/>
          <w:szCs w:val="21"/>
        </w:rPr>
      </w:pPr>
    </w:p>
    <w:p w14:paraId="36B2F9F1" w14:textId="77777777" w:rsidR="00284ED4" w:rsidRPr="003B320E" w:rsidRDefault="00284ED4" w:rsidP="00CF6DBB">
      <w:pPr>
        <w:widowControl w:val="0"/>
        <w:tabs>
          <w:tab w:val="left" w:pos="-900"/>
          <w:tab w:val="left" w:pos="8820"/>
        </w:tabs>
        <w:autoSpaceDE w:val="0"/>
        <w:autoSpaceDN w:val="0"/>
        <w:ind w:left="-810" w:right="-360"/>
        <w:contextualSpacing/>
        <w:jc w:val="both"/>
        <w:rPr>
          <w:rFonts w:ascii="Arial" w:eastAsia="Arial" w:hAnsi="Arial" w:cs="Arial"/>
          <w:color w:val="000000"/>
          <w:sz w:val="21"/>
          <w:szCs w:val="21"/>
        </w:rPr>
      </w:pPr>
      <w:r w:rsidRPr="003B320E">
        <w:rPr>
          <w:rFonts w:ascii="Arial" w:eastAsia="Arial" w:hAnsi="Arial" w:cs="Arial"/>
          <w:b/>
          <w:bCs/>
          <w:color w:val="FF0000"/>
          <w:sz w:val="21"/>
          <w:szCs w:val="21"/>
        </w:rPr>
        <w:t xml:space="preserve">INSTRUCTIONS: </w:t>
      </w:r>
      <w:r w:rsidRPr="003B320E">
        <w:rPr>
          <w:rFonts w:ascii="Arial" w:eastAsia="Arial" w:hAnsi="Arial" w:cs="Arial"/>
          <w:color w:val="000000"/>
          <w:sz w:val="21"/>
          <w:szCs w:val="21"/>
        </w:rPr>
        <w:t xml:space="preserve">All construction &amp; non-construction contracts for </w:t>
      </w:r>
      <w:r w:rsidRPr="003B320E">
        <w:rPr>
          <w:rFonts w:ascii="Arial" w:eastAsia="Arial" w:hAnsi="Arial" w:cs="Arial"/>
          <w:b/>
          <w:bCs/>
          <w:color w:val="000000"/>
          <w:sz w:val="21"/>
          <w:szCs w:val="21"/>
        </w:rPr>
        <w:t>government-assisted</w:t>
      </w:r>
      <w:r w:rsidRPr="003B320E">
        <w:rPr>
          <w:rFonts w:ascii="Arial" w:eastAsia="Arial" w:hAnsi="Arial" w:cs="Arial"/>
          <w:color w:val="000000"/>
          <w:sz w:val="21"/>
          <w:szCs w:val="21"/>
        </w:rPr>
        <w:t xml:space="preserve"> </w:t>
      </w:r>
      <w:r w:rsidRPr="003B320E">
        <w:rPr>
          <w:rFonts w:ascii="Arial" w:eastAsia="Arial" w:hAnsi="Arial" w:cs="Arial"/>
          <w:b/>
          <w:bCs/>
          <w:color w:val="000000"/>
          <w:sz w:val="21"/>
          <w:szCs w:val="21"/>
        </w:rPr>
        <w:t>projects (</w:t>
      </w:r>
      <w:r w:rsidRPr="003B320E">
        <w:rPr>
          <w:rFonts w:ascii="Arial" w:eastAsia="Arial" w:hAnsi="Arial" w:cs="Arial"/>
          <w:b/>
          <w:bCs/>
          <w:color w:val="000000"/>
          <w:sz w:val="21"/>
          <w:szCs w:val="21"/>
          <w:u w:val="single"/>
        </w:rPr>
        <w:t>agency contracts</w:t>
      </w:r>
      <w:r w:rsidRPr="003B320E">
        <w:rPr>
          <w:rFonts w:ascii="Arial" w:eastAsia="Arial" w:hAnsi="Arial" w:cs="Arial"/>
          <w:b/>
          <w:bCs/>
          <w:color w:val="000000"/>
          <w:sz w:val="21"/>
          <w:szCs w:val="21"/>
        </w:rPr>
        <w:t xml:space="preserve">) </w:t>
      </w:r>
      <w:r w:rsidRPr="003B320E">
        <w:rPr>
          <w:rFonts w:ascii="Arial" w:eastAsia="Arial" w:hAnsi="Arial" w:cs="Arial"/>
          <w:color w:val="000000"/>
          <w:sz w:val="21"/>
          <w:szCs w:val="21"/>
        </w:rPr>
        <w:t xml:space="preserve">over $250,000, shall require at least 35% of the </w:t>
      </w:r>
      <w:r w:rsidR="00D13E26" w:rsidRPr="003B320E">
        <w:rPr>
          <w:rFonts w:ascii="Arial" w:eastAsia="Arial" w:hAnsi="Arial" w:cs="Arial"/>
          <w:color w:val="000000"/>
          <w:sz w:val="21"/>
          <w:szCs w:val="21"/>
        </w:rPr>
        <w:t>total dollar volume</w:t>
      </w:r>
      <w:r w:rsidRPr="003B320E">
        <w:rPr>
          <w:rFonts w:ascii="Arial" w:eastAsia="Arial" w:hAnsi="Arial" w:cs="Arial"/>
          <w:color w:val="000000"/>
          <w:sz w:val="21"/>
          <w:szCs w:val="21"/>
        </w:rPr>
        <w:t xml:space="preserve"> of the contract (</w:t>
      </w:r>
      <w:r w:rsidR="00D13E26" w:rsidRPr="003B320E">
        <w:rPr>
          <w:rFonts w:ascii="Arial" w:eastAsia="Arial" w:hAnsi="Arial" w:cs="Arial"/>
          <w:color w:val="000000"/>
          <w:sz w:val="21"/>
          <w:szCs w:val="21"/>
        </w:rPr>
        <w:t xml:space="preserve">i.e., the </w:t>
      </w:r>
      <w:r w:rsidRPr="003B320E">
        <w:rPr>
          <w:rFonts w:ascii="Arial" w:eastAsia="Arial" w:hAnsi="Arial" w:cs="Arial"/>
          <w:color w:val="000000"/>
          <w:sz w:val="21"/>
          <w:szCs w:val="21"/>
        </w:rPr>
        <w:t xml:space="preserve">total amount of agency contract) be subcontracted to Small Business Enterprises (SBE), and if insufficient qualified SBEs to Certified Business Enterprises (CBE). </w:t>
      </w:r>
      <w:r w:rsidR="00BB04F5" w:rsidRPr="003B320E">
        <w:rPr>
          <w:rFonts w:ascii="Arial" w:eastAsia="Arial" w:hAnsi="Arial" w:cs="Arial"/>
          <w:sz w:val="21"/>
          <w:szCs w:val="21"/>
        </w:rPr>
        <w:t xml:space="preserve">D.C. Code § 2-218.46. </w:t>
      </w:r>
      <w:r w:rsidRPr="003B320E">
        <w:rPr>
          <w:rFonts w:ascii="Arial" w:eastAsia="Arial" w:hAnsi="Arial" w:cs="Arial"/>
          <w:color w:val="000000"/>
          <w:sz w:val="21"/>
          <w:szCs w:val="21"/>
        </w:rPr>
        <w:t>The Subcontracting Plan must list all SBE and CBE subcontracts at every tier</w:t>
      </w:r>
      <w:r w:rsidR="00BB04F5" w:rsidRPr="003B320E">
        <w:rPr>
          <w:rFonts w:ascii="Arial" w:eastAsia="Arial" w:hAnsi="Arial" w:cs="Arial"/>
          <w:sz w:val="21"/>
          <w:szCs w:val="21"/>
        </w:rPr>
        <w:t xml:space="preserve">. </w:t>
      </w:r>
      <w:r w:rsidRPr="003B320E">
        <w:rPr>
          <w:rFonts w:ascii="Arial" w:eastAsia="Arial" w:hAnsi="Arial" w:cs="Arial"/>
          <w:color w:val="000000"/>
          <w:sz w:val="21"/>
          <w:szCs w:val="21"/>
        </w:rPr>
        <w:t>Once the Subcontracting Plan is submitted</w:t>
      </w:r>
      <w:r w:rsidR="00465506">
        <w:rPr>
          <w:rFonts w:ascii="Arial" w:eastAsia="Arial" w:hAnsi="Arial" w:cs="Arial"/>
          <w:color w:val="000000"/>
          <w:sz w:val="21"/>
          <w:szCs w:val="21"/>
        </w:rPr>
        <w:t xml:space="preserve"> </w:t>
      </w:r>
      <w:r w:rsidR="00465506" w:rsidRPr="00284ED4">
        <w:rPr>
          <w:rFonts w:ascii="Arial" w:eastAsia="Arial" w:hAnsi="Arial" w:cs="Arial"/>
          <w:color w:val="000000"/>
          <w:sz w:val="21"/>
          <w:szCs w:val="21"/>
        </w:rPr>
        <w:t>for agency contracts, options, and extension</w:t>
      </w:r>
      <w:r w:rsidR="00465506">
        <w:rPr>
          <w:rFonts w:ascii="Arial" w:eastAsia="Arial" w:hAnsi="Arial" w:cs="Arial"/>
          <w:color w:val="000000"/>
          <w:sz w:val="21"/>
          <w:szCs w:val="21"/>
        </w:rPr>
        <w:t>s</w:t>
      </w:r>
      <w:r w:rsidR="006D19FE" w:rsidRPr="003B320E">
        <w:rPr>
          <w:rFonts w:ascii="Arial" w:eastAsia="Arial" w:hAnsi="Arial" w:cs="Arial"/>
          <w:color w:val="000000"/>
          <w:sz w:val="21"/>
          <w:szCs w:val="21"/>
        </w:rPr>
        <w:t>,</w:t>
      </w:r>
      <w:r w:rsidRPr="003B320E">
        <w:rPr>
          <w:rFonts w:ascii="Arial" w:eastAsia="Arial" w:hAnsi="Arial" w:cs="Arial"/>
          <w:color w:val="000000"/>
          <w:sz w:val="21"/>
          <w:szCs w:val="21"/>
        </w:rPr>
        <w:t xml:space="preserve"> it can only be amended by the Director of the Department of Small &amp; Local Business Development</w:t>
      </w:r>
      <w:r w:rsidR="00144770" w:rsidRPr="003B320E">
        <w:rPr>
          <w:rFonts w:ascii="Arial" w:eastAsia="Arial" w:hAnsi="Arial" w:cs="Arial"/>
          <w:color w:val="000000"/>
          <w:sz w:val="21"/>
          <w:szCs w:val="21"/>
        </w:rPr>
        <w:t>.</w:t>
      </w:r>
    </w:p>
    <w:p w14:paraId="0B2B6B7F" w14:textId="77777777" w:rsidR="00284ED4" w:rsidRDefault="00284ED4" w:rsidP="00CF6DBB">
      <w:pPr>
        <w:widowControl w:val="0"/>
        <w:tabs>
          <w:tab w:val="left" w:pos="-900"/>
        </w:tabs>
        <w:autoSpaceDE w:val="0"/>
        <w:autoSpaceDN w:val="0"/>
        <w:ind w:left="-810"/>
        <w:contextualSpacing/>
        <w:jc w:val="both"/>
        <w:rPr>
          <w:rFonts w:ascii="Arial" w:eastAsia="Arial" w:hAnsi="Arial" w:cs="Arial"/>
          <w:b/>
          <w:color w:val="FF0000"/>
          <w:sz w:val="21"/>
          <w:szCs w:val="21"/>
        </w:rPr>
      </w:pPr>
    </w:p>
    <w:p w14:paraId="1BC78B8E" w14:textId="77777777" w:rsidR="00284ED4" w:rsidRPr="00973D4F" w:rsidRDefault="00284ED4" w:rsidP="00CF6DBB">
      <w:pPr>
        <w:tabs>
          <w:tab w:val="left" w:pos="-900"/>
        </w:tabs>
        <w:ind w:left="-810"/>
        <w:contextualSpacing/>
        <w:jc w:val="both"/>
        <w:rPr>
          <w:rFonts w:ascii="Arial" w:eastAsia="Calibri" w:hAnsi="Arial" w:cs="Arial"/>
          <w:b/>
          <w:bCs/>
          <w:sz w:val="21"/>
          <w:szCs w:val="21"/>
        </w:rPr>
      </w:pPr>
    </w:p>
    <w:p w14:paraId="514184B3" w14:textId="77777777" w:rsidR="00056653" w:rsidRDefault="00284ED4" w:rsidP="00CF6DBB">
      <w:pPr>
        <w:widowControl w:val="0"/>
        <w:tabs>
          <w:tab w:val="left" w:pos="-900"/>
          <w:tab w:val="left" w:pos="8820"/>
        </w:tabs>
        <w:autoSpaceDE w:val="0"/>
        <w:autoSpaceDN w:val="0"/>
        <w:ind w:left="-810" w:right="-360"/>
        <w:contextualSpacing/>
        <w:jc w:val="both"/>
        <w:rPr>
          <w:rFonts w:ascii="Arial" w:eastAsia="Calibri" w:hAnsi="Arial" w:cs="Arial"/>
          <w:sz w:val="21"/>
          <w:szCs w:val="21"/>
        </w:rPr>
      </w:pPr>
      <w:r>
        <w:rPr>
          <w:rFonts w:ascii="Arial" w:eastAsia="Calibri" w:hAnsi="Arial" w:cs="Arial"/>
          <w:b/>
          <w:bCs/>
          <w:color w:val="FF0000"/>
          <w:sz w:val="21"/>
          <w:szCs w:val="21"/>
        </w:rPr>
        <w:t xml:space="preserve">EXEMPTION: </w:t>
      </w:r>
      <w:r>
        <w:rPr>
          <w:rFonts w:ascii="Arial" w:eastAsia="Calibri" w:hAnsi="Arial" w:cs="Arial"/>
          <w:sz w:val="21"/>
          <w:szCs w:val="21"/>
        </w:rPr>
        <w:t xml:space="preserve">If the </w:t>
      </w:r>
      <w:r>
        <w:rPr>
          <w:rFonts w:ascii="Arial" w:eastAsia="Calibri" w:hAnsi="Arial" w:cs="Arial"/>
          <w:b/>
          <w:bCs/>
          <w:sz w:val="21"/>
          <w:szCs w:val="21"/>
        </w:rPr>
        <w:t>Beneficiary (</w:t>
      </w:r>
      <w:r w:rsidR="007F7BCF">
        <w:rPr>
          <w:rFonts w:ascii="Arial" w:eastAsia="Calibri" w:hAnsi="Arial" w:cs="Arial"/>
          <w:b/>
          <w:bCs/>
          <w:sz w:val="21"/>
          <w:szCs w:val="21"/>
        </w:rPr>
        <w:t>e.</w:t>
      </w:r>
      <w:r w:rsidR="00D13E26">
        <w:rPr>
          <w:rFonts w:ascii="Arial" w:eastAsia="Calibri" w:hAnsi="Arial" w:cs="Arial"/>
          <w:b/>
          <w:bCs/>
          <w:sz w:val="21"/>
          <w:szCs w:val="21"/>
        </w:rPr>
        <w:t>g.</w:t>
      </w:r>
      <w:r w:rsidR="007F7BCF">
        <w:rPr>
          <w:rFonts w:ascii="Arial" w:eastAsia="Calibri" w:hAnsi="Arial" w:cs="Arial"/>
          <w:b/>
          <w:bCs/>
          <w:sz w:val="21"/>
          <w:szCs w:val="21"/>
        </w:rPr>
        <w:t xml:space="preserve">, the </w:t>
      </w:r>
      <w:r>
        <w:rPr>
          <w:rFonts w:ascii="Arial" w:eastAsia="Calibri" w:hAnsi="Arial" w:cs="Arial"/>
          <w:b/>
          <w:bCs/>
          <w:sz w:val="21"/>
          <w:szCs w:val="21"/>
        </w:rPr>
        <w:t>Prime Contractor or Developer)</w:t>
      </w:r>
      <w:r>
        <w:rPr>
          <w:rFonts w:ascii="Arial" w:eastAsia="Calibri" w:hAnsi="Arial" w:cs="Arial"/>
          <w:sz w:val="21"/>
          <w:szCs w:val="21"/>
        </w:rPr>
        <w:t xml:space="preserve"> is a CBE and will perform the ENTIRE </w:t>
      </w:r>
      <w:r>
        <w:rPr>
          <w:rFonts w:ascii="Arial" w:eastAsia="Calibri" w:hAnsi="Arial" w:cs="Arial"/>
          <w:b/>
          <w:bCs/>
          <w:sz w:val="21"/>
          <w:szCs w:val="21"/>
        </w:rPr>
        <w:t>government-assisted project</w:t>
      </w:r>
      <w:r>
        <w:rPr>
          <w:rFonts w:ascii="Arial" w:eastAsia="Calibri" w:hAnsi="Arial" w:cs="Arial"/>
          <w:sz w:val="21"/>
          <w:szCs w:val="21"/>
        </w:rPr>
        <w:t xml:space="preserve"> with </w:t>
      </w:r>
      <w:r>
        <w:rPr>
          <w:rFonts w:ascii="Arial" w:eastAsia="Calibri" w:hAnsi="Arial" w:cs="Arial"/>
          <w:i/>
          <w:iCs/>
          <w:sz w:val="21"/>
          <w:szCs w:val="21"/>
        </w:rPr>
        <w:t>its own organization and resources</w:t>
      </w:r>
      <w:r>
        <w:rPr>
          <w:rFonts w:ascii="Arial" w:eastAsia="Calibri" w:hAnsi="Arial" w:cs="Arial"/>
          <w:sz w:val="21"/>
          <w:szCs w:val="21"/>
        </w:rPr>
        <w:t xml:space="preserve"> and will NOT subcontract any portion of the services and goods, then the CBE </w:t>
      </w:r>
      <w:r w:rsidR="007F7BCF">
        <w:rPr>
          <w:rFonts w:ascii="Arial" w:eastAsia="Calibri" w:hAnsi="Arial" w:cs="Arial"/>
          <w:sz w:val="21"/>
          <w:szCs w:val="21"/>
        </w:rPr>
        <w:t xml:space="preserve">Beneficiary </w:t>
      </w:r>
      <w:r>
        <w:rPr>
          <w:rFonts w:ascii="Arial" w:eastAsia="Calibri" w:hAnsi="Arial" w:cs="Arial"/>
          <w:sz w:val="21"/>
          <w:szCs w:val="21"/>
        </w:rPr>
        <w:t xml:space="preserve">is not </w:t>
      </w:r>
      <w:r w:rsidRPr="00CF6DBB">
        <w:rPr>
          <w:rFonts w:ascii="Arial" w:eastAsia="Arial" w:hAnsi="Arial" w:cs="Arial"/>
          <w:color w:val="000000"/>
          <w:sz w:val="21"/>
          <w:szCs w:val="21"/>
        </w:rPr>
        <w:t>required</w:t>
      </w:r>
      <w:r>
        <w:rPr>
          <w:rFonts w:ascii="Arial" w:eastAsia="Calibri" w:hAnsi="Arial" w:cs="Arial"/>
          <w:sz w:val="21"/>
          <w:szCs w:val="21"/>
        </w:rPr>
        <w:t xml:space="preserve"> to subcontract to </w:t>
      </w:r>
      <w:r w:rsidR="00144770">
        <w:rPr>
          <w:rFonts w:ascii="Arial" w:eastAsia="Calibri" w:hAnsi="Arial" w:cs="Arial"/>
          <w:sz w:val="21"/>
          <w:szCs w:val="21"/>
        </w:rPr>
        <w:t>C</w:t>
      </w:r>
      <w:r>
        <w:rPr>
          <w:rFonts w:ascii="Arial" w:eastAsia="Calibri" w:hAnsi="Arial" w:cs="Arial"/>
          <w:sz w:val="21"/>
          <w:szCs w:val="21"/>
        </w:rPr>
        <w:t>BEs.</w:t>
      </w:r>
    </w:p>
    <w:p w14:paraId="598CB71E" w14:textId="77777777" w:rsidR="00CF6DBB" w:rsidRDefault="00CF6DBB" w:rsidP="00CF6DBB">
      <w:pPr>
        <w:widowControl w:val="0"/>
        <w:tabs>
          <w:tab w:val="left" w:pos="-900"/>
          <w:tab w:val="left" w:pos="8820"/>
        </w:tabs>
        <w:autoSpaceDE w:val="0"/>
        <w:autoSpaceDN w:val="0"/>
        <w:ind w:left="-810" w:right="-360"/>
        <w:contextualSpacing/>
        <w:jc w:val="both"/>
        <w:rPr>
          <w:rFonts w:ascii="Arial" w:eastAsia="Calibri" w:hAnsi="Arial" w:cs="Arial"/>
          <w:sz w:val="21"/>
          <w:szCs w:val="21"/>
        </w:rPr>
      </w:pPr>
    </w:p>
    <w:p w14:paraId="0659EFEA" w14:textId="77777777" w:rsidR="00CF6DBB" w:rsidRDefault="00CF6DBB" w:rsidP="004F2957">
      <w:pPr>
        <w:tabs>
          <w:tab w:val="left" w:pos="-900"/>
        </w:tabs>
        <w:ind w:left="-810"/>
        <w:contextualSpacing/>
        <w:rPr>
          <w:rFonts w:ascii="Arial" w:eastAsia="Calibri" w:hAnsi="Arial" w:cs="Arial"/>
          <w:b/>
          <w:bCs/>
          <w:sz w:val="21"/>
          <w:szCs w:val="21"/>
        </w:rPr>
      </w:pPr>
    </w:p>
    <w:p w14:paraId="43559AB5" w14:textId="77777777" w:rsidR="00270F89" w:rsidRPr="00270F89" w:rsidRDefault="00270F89" w:rsidP="004F2957">
      <w:pPr>
        <w:tabs>
          <w:tab w:val="left" w:pos="-900"/>
        </w:tabs>
        <w:ind w:left="-810"/>
        <w:contextualSpacing/>
        <w:rPr>
          <w:rFonts w:ascii="Arial" w:eastAsia="Calibri" w:hAnsi="Arial" w:cs="Arial"/>
          <w:b/>
          <w:bCs/>
          <w:sz w:val="21"/>
          <w:szCs w:val="21"/>
        </w:rPr>
      </w:pPr>
      <w:r w:rsidRPr="00270F89">
        <w:rPr>
          <w:rFonts w:ascii="Arial" w:eastAsia="Calibri" w:hAnsi="Arial" w:cs="Arial"/>
          <w:b/>
          <w:bCs/>
          <w:sz w:val="21"/>
          <w:szCs w:val="21"/>
        </w:rPr>
        <w:t>SECTION 1.</w:t>
      </w:r>
      <w:r w:rsidR="00B47586">
        <w:rPr>
          <w:rFonts w:ascii="Arial" w:eastAsia="Calibri" w:hAnsi="Arial" w:cs="Arial"/>
          <w:b/>
          <w:bCs/>
          <w:sz w:val="21"/>
          <w:szCs w:val="21"/>
        </w:rPr>
        <w:t xml:space="preserve"> </w:t>
      </w:r>
      <w:r w:rsidRPr="00270F89">
        <w:rPr>
          <w:rFonts w:ascii="Arial" w:eastAsia="Calibri" w:hAnsi="Arial" w:cs="Arial"/>
          <w:b/>
          <w:bCs/>
          <w:sz w:val="21"/>
          <w:szCs w:val="21"/>
        </w:rPr>
        <w:t xml:space="preserve">BENEFICIARY AND </w:t>
      </w:r>
      <w:r w:rsidR="00AA6ABF">
        <w:rPr>
          <w:rFonts w:ascii="Arial" w:eastAsia="Calibri" w:hAnsi="Arial" w:cs="Arial"/>
          <w:b/>
          <w:bCs/>
          <w:sz w:val="21"/>
          <w:szCs w:val="21"/>
        </w:rPr>
        <w:t>SOLICITATION/</w:t>
      </w:r>
      <w:r w:rsidRPr="00270F89">
        <w:rPr>
          <w:rFonts w:ascii="Arial" w:eastAsia="Calibri" w:hAnsi="Arial" w:cs="Arial"/>
          <w:b/>
          <w:bCs/>
          <w:sz w:val="21"/>
          <w:szCs w:val="21"/>
        </w:rPr>
        <w:t>CONTRACT</w:t>
      </w:r>
      <w:r w:rsidR="00AB5767">
        <w:rPr>
          <w:rFonts w:ascii="Arial" w:eastAsia="Calibri" w:hAnsi="Arial" w:cs="Arial"/>
          <w:b/>
          <w:bCs/>
          <w:sz w:val="21"/>
          <w:szCs w:val="21"/>
        </w:rPr>
        <w:t xml:space="preserve"> </w:t>
      </w:r>
      <w:r w:rsidRPr="00270F89">
        <w:rPr>
          <w:rFonts w:ascii="Arial" w:eastAsia="Calibri" w:hAnsi="Arial" w:cs="Arial"/>
          <w:b/>
          <w:bCs/>
          <w:sz w:val="21"/>
          <w:szCs w:val="21"/>
        </w:rPr>
        <w:t>INFORMATION</w:t>
      </w:r>
    </w:p>
    <w:p w14:paraId="461CDC28" w14:textId="77777777" w:rsidR="00270F89" w:rsidRPr="004136CF" w:rsidRDefault="00270F89" w:rsidP="006C15CB">
      <w:pPr>
        <w:tabs>
          <w:tab w:val="left" w:pos="-900"/>
        </w:tabs>
        <w:ind w:left="-810"/>
        <w:contextualSpacing/>
        <w:rPr>
          <w:rFonts w:ascii="Arial" w:eastAsia="Calibri" w:hAnsi="Arial" w:cs="Arial"/>
          <w:sz w:val="21"/>
          <w:szCs w:val="21"/>
        </w:rPr>
      </w:pPr>
    </w:p>
    <w:tbl>
      <w:tblPr>
        <w:tblW w:w="10188" w:type="dxa"/>
        <w:tblInd w:w="-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88"/>
      </w:tblGrid>
      <w:tr w:rsidR="006C15CB" w:rsidRPr="006F7020" w14:paraId="3E3789BE" w14:textId="77777777" w:rsidTr="006F7020">
        <w:tc>
          <w:tcPr>
            <w:tcW w:w="10188" w:type="dxa"/>
            <w:shd w:val="clear" w:color="auto" w:fill="BFBFBF"/>
            <w:vAlign w:val="center"/>
          </w:tcPr>
          <w:p w14:paraId="5C36D288" w14:textId="77777777" w:rsidR="006C15CB" w:rsidRPr="006F7020" w:rsidRDefault="00331DDB" w:rsidP="006F7020">
            <w:pPr>
              <w:tabs>
                <w:tab w:val="left" w:pos="4680"/>
                <w:tab w:val="left" w:pos="7334"/>
              </w:tabs>
              <w:contextualSpacing/>
              <w:rPr>
                <w:rFonts w:ascii="Arial" w:eastAsia="Calibri" w:hAnsi="Arial" w:cs="Arial"/>
                <w:b/>
                <w:color w:val="000000"/>
                <w:spacing w:val="-8"/>
                <w:sz w:val="18"/>
                <w:szCs w:val="22"/>
              </w:rPr>
            </w:pPr>
            <w:r w:rsidRPr="006F7020">
              <w:rPr>
                <w:rFonts w:ascii="Arial" w:eastAsia="Calibri" w:hAnsi="Arial" w:cs="Arial"/>
                <w:b/>
                <w:color w:val="000000"/>
                <w:spacing w:val="-8"/>
                <w:sz w:val="18"/>
                <w:szCs w:val="22"/>
              </w:rPr>
              <w:t xml:space="preserve">Section </w:t>
            </w:r>
            <w:r w:rsidR="00270F89" w:rsidRPr="006F7020">
              <w:rPr>
                <w:rFonts w:ascii="Arial" w:eastAsia="Calibri" w:hAnsi="Arial" w:cs="Arial"/>
                <w:b/>
                <w:color w:val="000000"/>
                <w:spacing w:val="-8"/>
                <w:sz w:val="18"/>
                <w:szCs w:val="22"/>
              </w:rPr>
              <w:t>1A</w:t>
            </w:r>
            <w:r w:rsidRPr="006F7020">
              <w:rPr>
                <w:rFonts w:ascii="Arial" w:eastAsia="Calibri" w:hAnsi="Arial" w:cs="Arial"/>
                <w:b/>
                <w:color w:val="000000"/>
                <w:spacing w:val="-8"/>
                <w:sz w:val="18"/>
                <w:szCs w:val="22"/>
              </w:rPr>
              <w:t xml:space="preserve">.      </w:t>
            </w:r>
            <w:r w:rsidR="0074455E" w:rsidRPr="006F7020">
              <w:rPr>
                <w:rFonts w:ascii="Arial" w:eastAsia="Calibri" w:hAnsi="Arial" w:cs="Arial"/>
                <w:b/>
                <w:color w:val="000000"/>
                <w:spacing w:val="-8"/>
                <w:sz w:val="18"/>
                <w:szCs w:val="22"/>
              </w:rPr>
              <w:t>B</w:t>
            </w:r>
            <w:r w:rsidR="001453DE" w:rsidRPr="006F7020">
              <w:rPr>
                <w:rFonts w:ascii="Arial" w:eastAsia="Calibri" w:hAnsi="Arial" w:cs="Arial"/>
                <w:b/>
                <w:color w:val="000000"/>
                <w:spacing w:val="-8"/>
                <w:sz w:val="18"/>
                <w:szCs w:val="22"/>
              </w:rPr>
              <w:t>ENEFICIARY</w:t>
            </w:r>
            <w:r w:rsidR="00753C46" w:rsidRPr="006F7020">
              <w:rPr>
                <w:rFonts w:ascii="Arial" w:eastAsia="Calibri" w:hAnsi="Arial" w:cs="Arial"/>
                <w:b/>
                <w:color w:val="000000"/>
                <w:spacing w:val="-8"/>
                <w:sz w:val="18"/>
                <w:szCs w:val="22"/>
              </w:rPr>
              <w:t xml:space="preserve"> </w:t>
            </w:r>
            <w:r w:rsidRPr="006F7020">
              <w:rPr>
                <w:rFonts w:ascii="Arial" w:eastAsia="Calibri" w:hAnsi="Arial" w:cs="Arial"/>
                <w:b/>
                <w:color w:val="000000"/>
                <w:spacing w:val="-8"/>
                <w:sz w:val="18"/>
                <w:szCs w:val="22"/>
              </w:rPr>
              <w:t>INFORMATION</w:t>
            </w:r>
          </w:p>
        </w:tc>
      </w:tr>
      <w:tr w:rsidR="006C15CB" w:rsidRPr="006F7020" w14:paraId="0F4D79C6" w14:textId="77777777" w:rsidTr="006F7020">
        <w:trPr>
          <w:trHeight w:val="2147"/>
        </w:trPr>
        <w:tc>
          <w:tcPr>
            <w:tcW w:w="10188" w:type="dxa"/>
          </w:tcPr>
          <w:p w14:paraId="73AC0BCC" w14:textId="77777777" w:rsidR="006C15CB" w:rsidRPr="006F7020" w:rsidRDefault="006C15CB" w:rsidP="006F7020">
            <w:pPr>
              <w:ind w:right="432"/>
              <w:contextualSpacing/>
              <w:rPr>
                <w:rFonts w:ascii="Arial" w:eastAsia="Calibri" w:hAnsi="Arial" w:cs="Arial"/>
                <w:b/>
                <w:sz w:val="16"/>
                <w:szCs w:val="16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3883"/>
              <w:gridCol w:w="1121"/>
              <w:gridCol w:w="1254"/>
              <w:gridCol w:w="3148"/>
              <w:gridCol w:w="566"/>
            </w:tblGrid>
            <w:tr w:rsidR="00C76F9D" w:rsidRPr="006F7020" w14:paraId="32ACAC9B" w14:textId="77777777" w:rsidTr="006F7020">
              <w:trPr>
                <w:trHeight w:val="288"/>
              </w:trPr>
              <w:tc>
                <w:tcPr>
                  <w:tcW w:w="4135" w:type="dxa"/>
                  <w:vAlign w:val="center"/>
                </w:tcPr>
                <w:p w14:paraId="2A4D7FC8" w14:textId="77777777" w:rsidR="00C76F9D" w:rsidRPr="006F7020" w:rsidRDefault="00C76F9D" w:rsidP="006F7020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sz w:val="16"/>
                      <w:szCs w:val="16"/>
                    </w:rPr>
                  </w:pPr>
                  <w:r w:rsidRPr="006F7020">
                    <w:rPr>
                      <w:rFonts w:ascii="Arial" w:eastAsia="Calibri" w:hAnsi="Arial" w:cs="Arial"/>
                      <w:color w:val="000000"/>
                      <w:sz w:val="16"/>
                      <w:szCs w:val="16"/>
                      <w:bdr w:val="none" w:sz="0" w:space="0" w:color="auto" w:frame="1"/>
                    </w:rPr>
                    <w:t xml:space="preserve">Company: </w:t>
                  </w:r>
                  <w:r w:rsidRPr="006F7020">
                    <w:rPr>
                      <w:rFonts w:ascii="Arial" w:eastAsia="Calibri" w:hAnsi="Arial" w:cs="Arial"/>
                      <w:color w:val="000000"/>
                      <w:sz w:val="16"/>
                      <w:szCs w:val="16"/>
                      <w:u w:val="single"/>
                      <w:bdr w:val="none" w:sz="0" w:space="0" w:color="auto" w:frame="1"/>
                      <w:shd w:val="clear" w:color="auto" w:fill="BFBFBF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>
                          <w:default w:val="______________"/>
                        </w:textInput>
                      </w:ffData>
                    </w:fldChar>
                  </w:r>
                  <w:bookmarkStart w:id="2" w:name="Text1"/>
                  <w:r w:rsidRPr="006F7020">
                    <w:rPr>
                      <w:rFonts w:ascii="Arial" w:eastAsia="Calibri" w:hAnsi="Arial" w:cs="Arial"/>
                      <w:color w:val="000000"/>
                      <w:sz w:val="16"/>
                      <w:szCs w:val="16"/>
                      <w:u w:val="single"/>
                      <w:bdr w:val="none" w:sz="0" w:space="0" w:color="auto" w:frame="1"/>
                      <w:shd w:val="clear" w:color="auto" w:fill="BFBFBF"/>
                    </w:rPr>
                    <w:instrText xml:space="preserve"> FORMTEXT </w:instrText>
                  </w:r>
                  <w:r w:rsidRPr="006F7020">
                    <w:rPr>
                      <w:rFonts w:ascii="Arial" w:eastAsia="Calibri" w:hAnsi="Arial" w:cs="Arial"/>
                      <w:color w:val="000000"/>
                      <w:sz w:val="16"/>
                      <w:szCs w:val="16"/>
                      <w:u w:val="single"/>
                      <w:bdr w:val="none" w:sz="0" w:space="0" w:color="auto" w:frame="1"/>
                      <w:shd w:val="clear" w:color="auto" w:fill="BFBFBF"/>
                    </w:rPr>
                  </w:r>
                  <w:r w:rsidRPr="006F7020">
                    <w:rPr>
                      <w:rFonts w:ascii="Arial" w:eastAsia="Calibri" w:hAnsi="Arial" w:cs="Arial"/>
                      <w:color w:val="000000"/>
                      <w:sz w:val="16"/>
                      <w:szCs w:val="16"/>
                      <w:u w:val="single"/>
                      <w:bdr w:val="none" w:sz="0" w:space="0" w:color="auto" w:frame="1"/>
                      <w:shd w:val="clear" w:color="auto" w:fill="BFBFBF"/>
                    </w:rPr>
                    <w:fldChar w:fldCharType="separate"/>
                  </w:r>
                  <w:r w:rsidR="0026247C" w:rsidRPr="006F7020">
                    <w:rPr>
                      <w:rFonts w:ascii="Arial" w:eastAsia="Calibri" w:hAnsi="Arial" w:cs="Arial"/>
                      <w:noProof/>
                      <w:color w:val="000000"/>
                      <w:sz w:val="16"/>
                      <w:szCs w:val="16"/>
                      <w:u w:val="single"/>
                      <w:bdr w:val="none" w:sz="0" w:space="0" w:color="auto" w:frame="1"/>
                      <w:shd w:val="clear" w:color="auto" w:fill="BFBFBF"/>
                    </w:rPr>
                    <w:t>______________</w:t>
                  </w:r>
                  <w:r w:rsidRPr="006F7020">
                    <w:rPr>
                      <w:rFonts w:ascii="Arial" w:eastAsia="Calibri" w:hAnsi="Arial" w:cs="Arial"/>
                      <w:color w:val="000000"/>
                      <w:sz w:val="16"/>
                      <w:szCs w:val="16"/>
                      <w:u w:val="single"/>
                      <w:bdr w:val="none" w:sz="0" w:space="0" w:color="auto" w:frame="1"/>
                      <w:shd w:val="clear" w:color="auto" w:fill="BFBFBF"/>
                    </w:rPr>
                    <w:fldChar w:fldCharType="end"/>
                  </w:r>
                </w:p>
              </w:tc>
              <w:tc>
                <w:tcPr>
                  <w:tcW w:w="2503" w:type="dxa"/>
                  <w:gridSpan w:val="2"/>
                  <w:vAlign w:val="center"/>
                </w:tcPr>
                <w:p w14:paraId="7A2BDA11" w14:textId="77777777" w:rsidR="00C76F9D" w:rsidRPr="006F7020" w:rsidRDefault="00C76F9D" w:rsidP="006F7020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sz w:val="16"/>
                      <w:szCs w:val="16"/>
                    </w:rPr>
                  </w:pP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</w:rPr>
                    <w:t>Contact #:</w:t>
                  </w:r>
                  <w:r w:rsidR="00D93E45" w:rsidRPr="006F7020">
                    <w:rPr>
                      <w:rFonts w:ascii="Arial" w:eastAsia="Calibri" w:hAnsi="Arial" w:cs="Arial"/>
                      <w:sz w:val="16"/>
                      <w:szCs w:val="16"/>
                    </w:rPr>
                    <w:t xml:space="preserve"> 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highlight w:val="lightGray"/>
                      <w:u w:val="single"/>
                      <w:shd w:val="clear" w:color="auto" w:fill="BFBFBF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>
                          <w:type w:val="number"/>
                          <w:default w:val="__________"/>
                        </w:textInput>
                      </w:ffData>
                    </w:fldChar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highlight w:val="lightGray"/>
                      <w:u w:val="single"/>
                      <w:shd w:val="clear" w:color="auto" w:fill="BFBFBF"/>
                    </w:rPr>
                    <w:instrText xml:space="preserve"> FORMTEXT </w:instrTex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highlight w:val="lightGray"/>
                      <w:u w:val="single"/>
                      <w:shd w:val="clear" w:color="auto" w:fill="BFBFBF"/>
                    </w:rPr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highlight w:val="lightGray"/>
                      <w:u w:val="single"/>
                      <w:shd w:val="clear" w:color="auto" w:fill="BFBFBF"/>
                    </w:rPr>
                    <w:fldChar w:fldCharType="separate"/>
                  </w:r>
                  <w:r w:rsidR="0026247C" w:rsidRPr="006F7020">
                    <w:rPr>
                      <w:rFonts w:ascii="Arial" w:eastAsia="Calibri" w:hAnsi="Arial" w:cs="Arial"/>
                      <w:noProof/>
                      <w:sz w:val="16"/>
                      <w:szCs w:val="16"/>
                      <w:highlight w:val="lightGray"/>
                      <w:u w:val="single"/>
                      <w:shd w:val="clear" w:color="auto" w:fill="BFBFBF"/>
                    </w:rPr>
                    <w:t>__________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highlight w:val="lightGray"/>
                      <w:u w:val="single"/>
                      <w:shd w:val="clear" w:color="auto" w:fill="BFBFBF"/>
                    </w:rPr>
                    <w:fldChar w:fldCharType="end"/>
                  </w:r>
                </w:p>
              </w:tc>
              <w:bookmarkEnd w:id="2"/>
              <w:tc>
                <w:tcPr>
                  <w:tcW w:w="3319" w:type="dxa"/>
                  <w:gridSpan w:val="2"/>
                  <w:vAlign w:val="center"/>
                </w:tcPr>
                <w:p w14:paraId="7F59CA23" w14:textId="77777777" w:rsidR="00C76F9D" w:rsidRPr="006F7020" w:rsidRDefault="00C76F9D" w:rsidP="006F7020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sz w:val="16"/>
                      <w:szCs w:val="16"/>
                    </w:rPr>
                  </w:pPr>
                  <w:r w:rsidRPr="006F7020">
                    <w:rPr>
                      <w:rFonts w:ascii="Arial" w:eastAsia="Calibri" w:hAnsi="Arial" w:cs="Arial"/>
                      <w:sz w:val="16"/>
                      <w:szCs w:val="22"/>
                    </w:rPr>
                    <w:t>Email</w:t>
                  </w:r>
                  <w:r w:rsidRPr="006F7020">
                    <w:rPr>
                      <w:rFonts w:ascii="Arial" w:eastAsia="Calibri" w:hAnsi="Arial" w:cs="Arial"/>
                      <w:spacing w:val="-6"/>
                      <w:sz w:val="16"/>
                      <w:szCs w:val="22"/>
                    </w:rPr>
                    <w:t xml:space="preserve"> 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22"/>
                    </w:rPr>
                    <w:t xml:space="preserve">address: 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22"/>
                      <w:highlight w:val="lightGray"/>
                      <w:u w:val="single"/>
                      <w:shd w:val="clear" w:color="auto" w:fill="BFBFBF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textInput>
                          <w:default w:val="________________"/>
                        </w:textInput>
                      </w:ffData>
                    </w:fldChar>
                  </w:r>
                  <w:r w:rsidRPr="006F7020">
                    <w:rPr>
                      <w:rFonts w:ascii="Arial" w:eastAsia="Calibri" w:hAnsi="Arial" w:cs="Arial"/>
                      <w:sz w:val="16"/>
                      <w:szCs w:val="22"/>
                      <w:highlight w:val="lightGray"/>
                      <w:u w:val="single"/>
                      <w:shd w:val="clear" w:color="auto" w:fill="BFBFBF"/>
                    </w:rPr>
                    <w:instrText xml:space="preserve"> FORMTEXT </w:instrText>
                  </w:r>
                  <w:r w:rsidRPr="006F7020">
                    <w:rPr>
                      <w:rFonts w:ascii="Arial" w:eastAsia="Calibri" w:hAnsi="Arial" w:cs="Arial"/>
                      <w:sz w:val="16"/>
                      <w:szCs w:val="22"/>
                      <w:highlight w:val="lightGray"/>
                      <w:u w:val="single"/>
                      <w:shd w:val="clear" w:color="auto" w:fill="BFBFBF"/>
                    </w:rPr>
                  </w:r>
                  <w:r w:rsidRPr="006F7020">
                    <w:rPr>
                      <w:rFonts w:ascii="Arial" w:eastAsia="Calibri" w:hAnsi="Arial" w:cs="Arial"/>
                      <w:sz w:val="16"/>
                      <w:szCs w:val="22"/>
                      <w:highlight w:val="lightGray"/>
                      <w:u w:val="single"/>
                      <w:shd w:val="clear" w:color="auto" w:fill="BFBFBF"/>
                    </w:rPr>
                    <w:fldChar w:fldCharType="separate"/>
                  </w:r>
                  <w:r w:rsidR="0026247C" w:rsidRPr="006F7020">
                    <w:rPr>
                      <w:rFonts w:ascii="Arial" w:eastAsia="Calibri" w:hAnsi="Arial" w:cs="Arial"/>
                      <w:noProof/>
                      <w:sz w:val="16"/>
                      <w:szCs w:val="22"/>
                      <w:highlight w:val="lightGray"/>
                      <w:u w:val="single"/>
                      <w:shd w:val="clear" w:color="auto" w:fill="BFBFBF"/>
                    </w:rPr>
                    <w:t>________________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22"/>
                      <w:highlight w:val="lightGray"/>
                      <w:u w:val="single"/>
                      <w:shd w:val="clear" w:color="auto" w:fill="BFBFBF"/>
                    </w:rPr>
                    <w:fldChar w:fldCharType="end"/>
                  </w:r>
                </w:p>
              </w:tc>
            </w:tr>
            <w:tr w:rsidR="00C76F9D" w:rsidRPr="006F7020" w14:paraId="47BC41B6" w14:textId="77777777" w:rsidTr="006F7020">
              <w:trPr>
                <w:trHeight w:val="288"/>
              </w:trPr>
              <w:tc>
                <w:tcPr>
                  <w:tcW w:w="5305" w:type="dxa"/>
                  <w:gridSpan w:val="2"/>
                  <w:vAlign w:val="center"/>
                </w:tcPr>
                <w:p w14:paraId="256694F2" w14:textId="77777777" w:rsidR="00C76F9D" w:rsidRPr="006F7020" w:rsidRDefault="00C76F9D" w:rsidP="006F7020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sz w:val="16"/>
                      <w:szCs w:val="16"/>
                    </w:rPr>
                  </w:pP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</w:rPr>
                    <w:t xml:space="preserve">Street Address: 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begin">
                      <w:ffData>
                        <w:name w:val="Text4"/>
                        <w:enabled/>
                        <w:calcOnExit w:val="0"/>
                        <w:textInput>
                          <w:default w:val="____________________________"/>
                        </w:textInput>
                      </w:ffData>
                    </w:fldChar>
                  </w:r>
                  <w:bookmarkStart w:id="3" w:name="Text4"/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instrText xml:space="preserve"> FORMTEXT </w:instrTex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separate"/>
                  </w:r>
                  <w:r w:rsidR="0026247C" w:rsidRPr="006F7020">
                    <w:rPr>
                      <w:rFonts w:ascii="Arial" w:eastAsia="Calibri" w:hAnsi="Arial" w:cs="Arial"/>
                      <w:noProof/>
                      <w:sz w:val="16"/>
                      <w:szCs w:val="16"/>
                      <w:u w:val="single"/>
                      <w:shd w:val="clear" w:color="auto" w:fill="BFBFBF"/>
                    </w:rPr>
                    <w:t>____________________________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end"/>
                  </w:r>
                  <w:bookmarkEnd w:id="3"/>
                </w:p>
              </w:tc>
              <w:tc>
                <w:tcPr>
                  <w:tcW w:w="4652" w:type="dxa"/>
                  <w:gridSpan w:val="3"/>
                  <w:vAlign w:val="center"/>
                </w:tcPr>
                <w:p w14:paraId="6B6CCB33" w14:textId="77777777" w:rsidR="00C76F9D" w:rsidRPr="006F7020" w:rsidRDefault="00C76F9D" w:rsidP="006F7020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sz w:val="16"/>
                      <w:szCs w:val="16"/>
                    </w:rPr>
                  </w:pP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</w:rPr>
                    <w:t xml:space="preserve">City/ State/ Zip Code: 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begin">
                      <w:ffData>
                        <w:name w:val="Text4"/>
                        <w:enabled/>
                        <w:calcOnExit w:val="0"/>
                        <w:textInput>
                          <w:default w:val="____________________________"/>
                        </w:textInput>
                      </w:ffData>
                    </w:fldChar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instrText xml:space="preserve"> FORMTEXT </w:instrTex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separate"/>
                  </w:r>
                  <w:r w:rsidR="0026247C" w:rsidRPr="006F7020">
                    <w:rPr>
                      <w:rFonts w:ascii="Arial" w:eastAsia="Calibri" w:hAnsi="Arial" w:cs="Arial"/>
                      <w:noProof/>
                      <w:sz w:val="16"/>
                      <w:szCs w:val="16"/>
                      <w:u w:val="single"/>
                      <w:shd w:val="clear" w:color="auto" w:fill="BFBFBF"/>
                    </w:rPr>
                    <w:t>____________________________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end"/>
                  </w:r>
                </w:p>
              </w:tc>
            </w:tr>
            <w:tr w:rsidR="00AB5767" w:rsidRPr="006F7020" w14:paraId="76D67416" w14:textId="77777777" w:rsidTr="006F7020">
              <w:trPr>
                <w:gridAfter w:val="1"/>
                <w:wAfter w:w="612" w:type="dxa"/>
                <w:trHeight w:val="288"/>
              </w:trPr>
              <w:tc>
                <w:tcPr>
                  <w:tcW w:w="5305" w:type="dxa"/>
                  <w:gridSpan w:val="2"/>
                  <w:vAlign w:val="center"/>
                </w:tcPr>
                <w:p w14:paraId="1C31C966" w14:textId="77777777" w:rsidR="00AB5767" w:rsidRPr="006F7020" w:rsidRDefault="00AB5767" w:rsidP="00AB5767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sz w:val="16"/>
                      <w:szCs w:val="16"/>
                    </w:rPr>
                  </w:pPr>
                  <w:r>
                    <w:rPr>
                      <w:rFonts w:ascii="Arial" w:eastAsia="Calibri" w:hAnsi="Arial" w:cs="Arial"/>
                      <w:sz w:val="16"/>
                      <w:szCs w:val="16"/>
                    </w:rPr>
                    <w:t>Company Tax ID</w:t>
                  </w:r>
                  <w:r w:rsidR="005F01CF">
                    <w:rPr>
                      <w:rFonts w:ascii="Arial" w:eastAsia="Calibri" w:hAnsi="Arial" w:cs="Arial"/>
                      <w:sz w:val="16"/>
                      <w:szCs w:val="16"/>
                    </w:rPr>
                    <w:t xml:space="preserve"> 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</w:rPr>
                    <w:t>#</w:t>
                  </w:r>
                  <w:r w:rsidR="005F01CF">
                    <w:rPr>
                      <w:rFonts w:ascii="Arial" w:eastAsia="Calibri" w:hAnsi="Arial" w:cs="Arial"/>
                      <w:sz w:val="16"/>
                      <w:szCs w:val="16"/>
                    </w:rPr>
                    <w:t xml:space="preserve"> </w:t>
                  </w:r>
                  <w:r w:rsidR="005F01CF" w:rsidRPr="005F01CF">
                    <w:rPr>
                      <w:rFonts w:ascii="Arial" w:eastAsia="Calibri" w:hAnsi="Arial" w:cs="Arial"/>
                      <w:i/>
                      <w:iCs/>
                      <w:sz w:val="12"/>
                      <w:szCs w:val="12"/>
                    </w:rPr>
                    <w:t>(last four digits)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</w:rPr>
                    <w:t xml:space="preserve">: 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highlight w:val="lightGray"/>
                      <w:u w:val="single"/>
                      <w:shd w:val="clear" w:color="auto" w:fill="BFBFBF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>
                          <w:type w:val="number"/>
                          <w:default w:val="__________"/>
                        </w:textInput>
                      </w:ffData>
                    </w:fldChar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highlight w:val="lightGray"/>
                      <w:u w:val="single"/>
                      <w:shd w:val="clear" w:color="auto" w:fill="BFBFBF"/>
                    </w:rPr>
                    <w:instrText xml:space="preserve"> FORMTEXT </w:instrTex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highlight w:val="lightGray"/>
                      <w:u w:val="single"/>
                      <w:shd w:val="clear" w:color="auto" w:fill="BFBFBF"/>
                    </w:rPr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highlight w:val="lightGray"/>
                      <w:u w:val="single"/>
                      <w:shd w:val="clear" w:color="auto" w:fill="BFBFBF"/>
                    </w:rPr>
                    <w:fldChar w:fldCharType="separate"/>
                  </w:r>
                  <w:r w:rsidRPr="006F7020">
                    <w:rPr>
                      <w:rFonts w:ascii="Arial" w:eastAsia="Calibri" w:hAnsi="Arial" w:cs="Arial"/>
                      <w:noProof/>
                      <w:sz w:val="16"/>
                      <w:szCs w:val="16"/>
                      <w:highlight w:val="lightGray"/>
                      <w:u w:val="single"/>
                      <w:shd w:val="clear" w:color="auto" w:fill="BFBFBF"/>
                    </w:rPr>
                    <w:t>__________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highlight w:val="lightGray"/>
                      <w:u w:val="single"/>
                      <w:shd w:val="clear" w:color="auto" w:fill="BFBFBF"/>
                    </w:rPr>
                    <w:fldChar w:fldCharType="end"/>
                  </w:r>
                </w:p>
              </w:tc>
              <w:tc>
                <w:tcPr>
                  <w:tcW w:w="4652" w:type="dxa"/>
                  <w:gridSpan w:val="2"/>
                  <w:vAlign w:val="center"/>
                </w:tcPr>
                <w:p w14:paraId="3D07FF35" w14:textId="77777777" w:rsidR="00AB5767" w:rsidRPr="006F7020" w:rsidRDefault="00AB5767" w:rsidP="00AB5767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sz w:val="16"/>
                      <w:szCs w:val="16"/>
                    </w:rPr>
                  </w:pPr>
                </w:p>
              </w:tc>
            </w:tr>
            <w:tr w:rsidR="00AB5767" w:rsidRPr="006F7020" w14:paraId="0561CD20" w14:textId="77777777" w:rsidTr="006F7020">
              <w:trPr>
                <w:trHeight w:val="288"/>
              </w:trPr>
              <w:tc>
                <w:tcPr>
                  <w:tcW w:w="9957" w:type="dxa"/>
                  <w:gridSpan w:val="5"/>
                  <w:vAlign w:val="center"/>
                </w:tcPr>
                <w:p w14:paraId="1C30560C" w14:textId="77777777" w:rsidR="00AB5767" w:rsidRPr="006F7020" w:rsidRDefault="00AB5767" w:rsidP="00AB5767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</w:pP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>Company’s point of contact for agency contract:</w:t>
                  </w:r>
                </w:p>
              </w:tc>
            </w:tr>
            <w:tr w:rsidR="00AB5767" w:rsidRPr="006F7020" w14:paraId="6D970A24" w14:textId="77777777" w:rsidTr="006F7020">
              <w:trPr>
                <w:trHeight w:val="288"/>
              </w:trPr>
              <w:tc>
                <w:tcPr>
                  <w:tcW w:w="5125" w:type="dxa"/>
                  <w:gridSpan w:val="2"/>
                  <w:vAlign w:val="center"/>
                </w:tcPr>
                <w:p w14:paraId="1406F209" w14:textId="77777777" w:rsidR="00AB5767" w:rsidRPr="006F7020" w:rsidRDefault="00AB5767" w:rsidP="00AB5767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sz w:val="16"/>
                      <w:szCs w:val="16"/>
                    </w:rPr>
                  </w:pP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</w:rPr>
                    <w:t xml:space="preserve">Point of Contact: 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begin">
                      <w:ffData>
                        <w:name w:val="Text6"/>
                        <w:enabled/>
                        <w:calcOnExit w:val="0"/>
                        <w:textInput>
                          <w:default w:val="________________"/>
                        </w:textInput>
                      </w:ffData>
                    </w:fldChar>
                  </w:r>
                  <w:bookmarkStart w:id="4" w:name="Text6"/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instrText xml:space="preserve"> FORMTEXT </w:instrTex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separate"/>
                  </w:r>
                  <w:r w:rsidRPr="006F7020">
                    <w:rPr>
                      <w:rFonts w:ascii="Arial" w:eastAsia="Calibri" w:hAnsi="Arial" w:cs="Arial"/>
                      <w:noProof/>
                      <w:sz w:val="16"/>
                      <w:szCs w:val="16"/>
                      <w:u w:val="single"/>
                      <w:shd w:val="clear" w:color="auto" w:fill="BFBFBF"/>
                    </w:rPr>
                    <w:t>________________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end"/>
                  </w:r>
                  <w:bookmarkEnd w:id="4"/>
                </w:p>
              </w:tc>
              <w:tc>
                <w:tcPr>
                  <w:tcW w:w="4832" w:type="dxa"/>
                  <w:gridSpan w:val="3"/>
                  <w:vAlign w:val="center"/>
                </w:tcPr>
                <w:p w14:paraId="697FF997" w14:textId="77777777" w:rsidR="00AB5767" w:rsidRPr="006F7020" w:rsidRDefault="00AB5767" w:rsidP="00AB5767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sz w:val="16"/>
                      <w:szCs w:val="16"/>
                    </w:rPr>
                  </w:pP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</w:rPr>
                    <w:t xml:space="preserve">Title: 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begin">
                      <w:ffData>
                        <w:name w:val="Text6"/>
                        <w:enabled/>
                        <w:calcOnExit w:val="0"/>
                        <w:textInput>
                          <w:default w:val="________________"/>
                        </w:textInput>
                      </w:ffData>
                    </w:fldChar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instrText xml:space="preserve"> FORMTEXT </w:instrTex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separate"/>
                  </w:r>
                  <w:r w:rsidRPr="006F7020">
                    <w:rPr>
                      <w:rFonts w:ascii="Arial" w:eastAsia="Calibri" w:hAnsi="Arial" w:cs="Arial"/>
                      <w:noProof/>
                      <w:sz w:val="16"/>
                      <w:szCs w:val="16"/>
                      <w:u w:val="single"/>
                      <w:shd w:val="clear" w:color="auto" w:fill="BFBFBF"/>
                    </w:rPr>
                    <w:t>________________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end"/>
                  </w:r>
                </w:p>
              </w:tc>
            </w:tr>
            <w:tr w:rsidR="00AB5767" w:rsidRPr="006F7020" w14:paraId="59567186" w14:textId="77777777" w:rsidTr="006F7020">
              <w:trPr>
                <w:trHeight w:val="288"/>
              </w:trPr>
              <w:tc>
                <w:tcPr>
                  <w:tcW w:w="5125" w:type="dxa"/>
                  <w:gridSpan w:val="2"/>
                  <w:vAlign w:val="center"/>
                </w:tcPr>
                <w:p w14:paraId="566D03AF" w14:textId="77777777" w:rsidR="00AB5767" w:rsidRPr="006F7020" w:rsidRDefault="00AB5767" w:rsidP="00AB5767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sz w:val="16"/>
                      <w:szCs w:val="16"/>
                    </w:rPr>
                  </w:pP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</w:rPr>
                    <w:t xml:space="preserve">Contact #: 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begin">
                      <w:ffData>
                        <w:name w:val="Text8"/>
                        <w:enabled/>
                        <w:calcOnExit w:val="0"/>
                        <w:textInput>
                          <w:type w:val="number"/>
                          <w:default w:val="_____________"/>
                        </w:textInput>
                      </w:ffData>
                    </w:fldChar>
                  </w:r>
                  <w:bookmarkStart w:id="5" w:name="Text8"/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instrText xml:space="preserve"> FORMTEXT </w:instrTex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separate"/>
                  </w:r>
                  <w:r w:rsidRPr="006F7020">
                    <w:rPr>
                      <w:rFonts w:ascii="Arial" w:eastAsia="Calibri" w:hAnsi="Arial" w:cs="Arial"/>
                      <w:noProof/>
                      <w:sz w:val="16"/>
                      <w:szCs w:val="16"/>
                      <w:u w:val="single"/>
                      <w:shd w:val="clear" w:color="auto" w:fill="BFBFBF"/>
                    </w:rPr>
                    <w:t>_____________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end"/>
                  </w:r>
                  <w:bookmarkEnd w:id="5"/>
                </w:p>
              </w:tc>
              <w:tc>
                <w:tcPr>
                  <w:tcW w:w="4832" w:type="dxa"/>
                  <w:gridSpan w:val="3"/>
                  <w:vAlign w:val="center"/>
                </w:tcPr>
                <w:p w14:paraId="2F332D1D" w14:textId="77777777" w:rsidR="00AB5767" w:rsidRPr="006F7020" w:rsidRDefault="00AB5767" w:rsidP="00AB5767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sz w:val="16"/>
                      <w:szCs w:val="16"/>
                    </w:rPr>
                  </w:pP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</w:rPr>
                    <w:t xml:space="preserve">Email address: 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begin">
                      <w:ffData>
                        <w:name w:val="Text9"/>
                        <w:enabled/>
                        <w:calcOnExit w:val="0"/>
                        <w:textInput>
                          <w:default w:val="_________________"/>
                        </w:textInput>
                      </w:ffData>
                    </w:fldChar>
                  </w:r>
                  <w:bookmarkStart w:id="6" w:name="Text9"/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instrText xml:space="preserve"> FORMTEXT </w:instrTex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separate"/>
                  </w:r>
                  <w:r w:rsidRPr="006F7020">
                    <w:rPr>
                      <w:rFonts w:ascii="Arial" w:eastAsia="Calibri" w:hAnsi="Arial" w:cs="Arial"/>
                      <w:noProof/>
                      <w:sz w:val="16"/>
                      <w:szCs w:val="16"/>
                      <w:u w:val="single"/>
                      <w:shd w:val="clear" w:color="auto" w:fill="BFBFBF"/>
                    </w:rPr>
                    <w:t>_________________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end"/>
                  </w:r>
                  <w:bookmarkEnd w:id="6"/>
                </w:p>
              </w:tc>
            </w:tr>
            <w:tr w:rsidR="00AB5767" w:rsidRPr="006F7020" w14:paraId="1F6926F9" w14:textId="77777777" w:rsidTr="006F7020">
              <w:trPr>
                <w:trHeight w:val="288"/>
              </w:trPr>
              <w:tc>
                <w:tcPr>
                  <w:tcW w:w="9957" w:type="dxa"/>
                  <w:gridSpan w:val="5"/>
                  <w:vAlign w:val="center"/>
                </w:tcPr>
                <w:p w14:paraId="644E002A" w14:textId="77777777" w:rsidR="00AB5767" w:rsidRPr="006F7020" w:rsidRDefault="00AB5767" w:rsidP="00AB5767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sz w:val="16"/>
                      <w:szCs w:val="16"/>
                    </w:rPr>
                  </w:pP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</w:rPr>
                    <w:t xml:space="preserve">Street Address: 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begin">
                      <w:ffData>
                        <w:name w:val="Text10"/>
                        <w:enabled/>
                        <w:calcOnExit w:val="0"/>
                        <w:textInput>
                          <w:default w:val="____________________________________"/>
                        </w:textInput>
                      </w:ffData>
                    </w:fldChar>
                  </w:r>
                  <w:bookmarkStart w:id="7" w:name="Text10"/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instrText xml:space="preserve"> FORMTEXT </w:instrTex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separate"/>
                  </w:r>
                  <w:r w:rsidRPr="006F7020">
                    <w:rPr>
                      <w:rFonts w:ascii="Arial" w:eastAsia="Calibri" w:hAnsi="Arial" w:cs="Arial"/>
                      <w:noProof/>
                      <w:sz w:val="16"/>
                      <w:szCs w:val="16"/>
                      <w:u w:val="single"/>
                      <w:shd w:val="clear" w:color="auto" w:fill="BFBFBF"/>
                    </w:rPr>
                    <w:t>____________________________________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end"/>
                  </w:r>
                  <w:bookmarkEnd w:id="7"/>
                </w:p>
              </w:tc>
            </w:tr>
          </w:tbl>
          <w:p w14:paraId="2008DE86" w14:textId="77777777" w:rsidR="006C15CB" w:rsidRPr="006F7020" w:rsidRDefault="006C15CB" w:rsidP="006F7020">
            <w:pPr>
              <w:tabs>
                <w:tab w:val="left" w:pos="1175"/>
              </w:tabs>
              <w:contextualSpacing/>
              <w:rPr>
                <w:rFonts w:ascii="Arial" w:eastAsia="Calibri" w:hAnsi="Arial" w:cs="Arial"/>
                <w:b/>
                <w:sz w:val="16"/>
                <w:szCs w:val="16"/>
              </w:rPr>
            </w:pPr>
          </w:p>
        </w:tc>
      </w:tr>
    </w:tbl>
    <w:p w14:paraId="2A455229" w14:textId="77777777" w:rsidR="006C15CB" w:rsidRDefault="006C15CB" w:rsidP="006C15CB">
      <w:pPr>
        <w:spacing w:after="200"/>
        <w:ind w:left="-720"/>
        <w:contextualSpacing/>
        <w:rPr>
          <w:rFonts w:ascii="Arial" w:eastAsia="Calibri" w:hAnsi="Arial" w:cs="Arial"/>
          <w:b/>
          <w:sz w:val="18"/>
          <w:szCs w:val="18"/>
        </w:rPr>
      </w:pPr>
    </w:p>
    <w:tbl>
      <w:tblPr>
        <w:tblW w:w="10188" w:type="dxa"/>
        <w:tblInd w:w="-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88"/>
      </w:tblGrid>
      <w:tr w:rsidR="00270F89" w:rsidRPr="006F7020" w14:paraId="4AEC31CF" w14:textId="77777777" w:rsidTr="006F7020">
        <w:tc>
          <w:tcPr>
            <w:tcW w:w="10188" w:type="dxa"/>
            <w:shd w:val="clear" w:color="auto" w:fill="BFBFBF"/>
            <w:vAlign w:val="center"/>
          </w:tcPr>
          <w:p w14:paraId="406DAF55" w14:textId="77777777" w:rsidR="00270F89" w:rsidRPr="006F7020" w:rsidRDefault="00270F89" w:rsidP="006F7020">
            <w:pPr>
              <w:tabs>
                <w:tab w:val="left" w:pos="4680"/>
                <w:tab w:val="left" w:pos="7334"/>
              </w:tabs>
              <w:contextualSpacing/>
              <w:rPr>
                <w:rFonts w:ascii="Arial" w:eastAsia="Calibri" w:hAnsi="Arial" w:cs="Arial"/>
                <w:b/>
                <w:color w:val="000000"/>
                <w:spacing w:val="-8"/>
                <w:sz w:val="18"/>
                <w:szCs w:val="22"/>
              </w:rPr>
            </w:pPr>
            <w:r w:rsidRPr="006F7020">
              <w:rPr>
                <w:rFonts w:ascii="Arial" w:eastAsia="Calibri" w:hAnsi="Arial" w:cs="Arial"/>
                <w:b/>
                <w:color w:val="000000"/>
                <w:spacing w:val="-8"/>
                <w:sz w:val="18"/>
                <w:szCs w:val="22"/>
              </w:rPr>
              <w:t>Section 1B.     SOLICITATION</w:t>
            </w:r>
            <w:r w:rsidR="00CE4356">
              <w:rPr>
                <w:rFonts w:ascii="Arial" w:eastAsia="Calibri" w:hAnsi="Arial" w:cs="Arial"/>
                <w:b/>
                <w:color w:val="000000"/>
                <w:spacing w:val="-8"/>
                <w:sz w:val="18"/>
                <w:szCs w:val="22"/>
              </w:rPr>
              <w:t>/</w:t>
            </w:r>
            <w:r w:rsidRPr="006F7020">
              <w:rPr>
                <w:rFonts w:ascii="Arial" w:eastAsia="Calibri" w:hAnsi="Arial" w:cs="Arial"/>
                <w:b/>
                <w:color w:val="000000"/>
                <w:spacing w:val="-8"/>
                <w:sz w:val="18"/>
                <w:szCs w:val="22"/>
              </w:rPr>
              <w:t>CONTRACT</w:t>
            </w:r>
            <w:r w:rsidR="00CE4356">
              <w:rPr>
                <w:rFonts w:ascii="Arial" w:eastAsia="Calibri" w:hAnsi="Arial" w:cs="Arial"/>
                <w:b/>
                <w:color w:val="000000"/>
                <w:spacing w:val="-8"/>
                <w:sz w:val="18"/>
                <w:szCs w:val="22"/>
              </w:rPr>
              <w:t xml:space="preserve"> </w:t>
            </w:r>
            <w:r w:rsidRPr="006F7020">
              <w:rPr>
                <w:rFonts w:ascii="Arial" w:eastAsia="Calibri" w:hAnsi="Arial" w:cs="Arial"/>
                <w:b/>
                <w:color w:val="000000"/>
                <w:spacing w:val="-8"/>
                <w:sz w:val="18"/>
                <w:szCs w:val="22"/>
              </w:rPr>
              <w:t>INFORMATION</w:t>
            </w:r>
          </w:p>
        </w:tc>
      </w:tr>
      <w:tr w:rsidR="00270F89" w:rsidRPr="006F7020" w14:paraId="4C7D4C75" w14:textId="77777777" w:rsidTr="006F7020">
        <w:trPr>
          <w:trHeight w:val="2750"/>
        </w:trPr>
        <w:tc>
          <w:tcPr>
            <w:tcW w:w="10188" w:type="dxa"/>
          </w:tcPr>
          <w:p w14:paraId="623FBB8C" w14:textId="77777777" w:rsidR="00270F89" w:rsidRPr="006F7020" w:rsidRDefault="00270F89" w:rsidP="003C0D08">
            <w:pPr>
              <w:rPr>
                <w:rFonts w:ascii="Arial" w:eastAsia="Calibri" w:hAnsi="Arial" w:cs="Arial"/>
                <w:bCs/>
                <w:sz w:val="16"/>
                <w:szCs w:val="16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5125"/>
              <w:gridCol w:w="4832"/>
            </w:tblGrid>
            <w:tr w:rsidR="00270F89" w:rsidRPr="006F7020" w14:paraId="6EC641C4" w14:textId="77777777" w:rsidTr="006F7020">
              <w:trPr>
                <w:trHeight w:val="288"/>
              </w:trPr>
              <w:tc>
                <w:tcPr>
                  <w:tcW w:w="5125" w:type="dxa"/>
                  <w:vAlign w:val="center"/>
                </w:tcPr>
                <w:p w14:paraId="420AD289" w14:textId="77777777" w:rsidR="00270F89" w:rsidRPr="006F7020" w:rsidRDefault="00270F89" w:rsidP="006F7020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sz w:val="16"/>
                      <w:szCs w:val="16"/>
                    </w:rPr>
                  </w:pP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</w:rPr>
                    <w:t xml:space="preserve">Solicitation </w:t>
                  </w:r>
                  <w:r w:rsidR="00CE4356">
                    <w:rPr>
                      <w:rFonts w:ascii="Arial" w:eastAsia="Calibri" w:hAnsi="Arial" w:cs="Arial"/>
                      <w:sz w:val="16"/>
                      <w:szCs w:val="16"/>
                    </w:rPr>
                    <w:t>/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</w:rPr>
                    <w:t>Contract</w:t>
                  </w:r>
                  <w:r w:rsidR="00B47586">
                    <w:rPr>
                      <w:rFonts w:ascii="Arial" w:eastAsia="Calibri" w:hAnsi="Arial" w:cs="Arial"/>
                      <w:sz w:val="16"/>
                      <w:szCs w:val="16"/>
                    </w:rPr>
                    <w:t xml:space="preserve"> 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</w:rPr>
                    <w:t xml:space="preserve">No.: 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begin">
                      <w:ffData>
                        <w:name w:val="Text6"/>
                        <w:enabled/>
                        <w:calcOnExit w:val="0"/>
                        <w:textInput>
                          <w:default w:val="________________"/>
                        </w:textInput>
                      </w:ffData>
                    </w:fldChar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instrText xml:space="preserve"> FORMTEXT </w:instrTex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separate"/>
                  </w:r>
                  <w:r w:rsidRPr="006F7020">
                    <w:rPr>
                      <w:rFonts w:ascii="Arial" w:eastAsia="Calibri" w:hAnsi="Arial" w:cs="Arial"/>
                      <w:noProof/>
                      <w:sz w:val="16"/>
                      <w:szCs w:val="16"/>
                      <w:u w:val="single"/>
                      <w:shd w:val="clear" w:color="auto" w:fill="BFBFBF"/>
                    </w:rPr>
                    <w:t>________________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end"/>
                  </w:r>
                </w:p>
              </w:tc>
              <w:tc>
                <w:tcPr>
                  <w:tcW w:w="4832" w:type="dxa"/>
                  <w:vAlign w:val="center"/>
                </w:tcPr>
                <w:p w14:paraId="343BA218" w14:textId="77777777" w:rsidR="00270F89" w:rsidRPr="006F7020" w:rsidRDefault="00270F89" w:rsidP="006F7020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sz w:val="16"/>
                      <w:szCs w:val="16"/>
                    </w:rPr>
                  </w:pPr>
                </w:p>
              </w:tc>
            </w:tr>
            <w:tr w:rsidR="00270F89" w:rsidRPr="006F7020" w14:paraId="3C7A0717" w14:textId="77777777" w:rsidTr="006F7020">
              <w:trPr>
                <w:trHeight w:val="288"/>
              </w:trPr>
              <w:tc>
                <w:tcPr>
                  <w:tcW w:w="5125" w:type="dxa"/>
                  <w:vAlign w:val="center"/>
                </w:tcPr>
                <w:p w14:paraId="46D5EE3E" w14:textId="77777777" w:rsidR="00270F89" w:rsidRPr="006F7020" w:rsidRDefault="00270F89" w:rsidP="006F7020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sz w:val="16"/>
                      <w:szCs w:val="16"/>
                    </w:rPr>
                  </w:pP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</w:rPr>
                    <w:t xml:space="preserve">Agency: </w:t>
                  </w:r>
                  <w:r w:rsidR="0082467E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t>OCFO</w:t>
                  </w:r>
                </w:p>
              </w:tc>
              <w:tc>
                <w:tcPr>
                  <w:tcW w:w="4832" w:type="dxa"/>
                  <w:vAlign w:val="center"/>
                </w:tcPr>
                <w:p w14:paraId="1821AC0C" w14:textId="77777777" w:rsidR="00270F89" w:rsidRDefault="00270F89" w:rsidP="006F7020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</w:pP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</w:rPr>
                    <w:t xml:space="preserve">Total Dollar Amount of Contract: 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_________________"/>
                        </w:textInput>
                      </w:ffData>
                    </w:fldChar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instrText xml:space="preserve"> FORMTEXT </w:instrTex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separate"/>
                  </w:r>
                  <w:r w:rsidRPr="006F7020">
                    <w:rPr>
                      <w:rFonts w:ascii="Arial" w:eastAsia="Calibri" w:hAnsi="Arial" w:cs="Arial"/>
                      <w:noProof/>
                      <w:sz w:val="16"/>
                      <w:szCs w:val="16"/>
                      <w:u w:val="single"/>
                      <w:shd w:val="clear" w:color="auto" w:fill="BFBFBF"/>
                    </w:rPr>
                    <w:t>_________________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end"/>
                  </w:r>
                </w:p>
                <w:p w14:paraId="5ED214EF" w14:textId="77777777" w:rsidR="00A05A08" w:rsidRPr="006F7020" w:rsidRDefault="00A05A08" w:rsidP="00465506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sz w:val="16"/>
                      <w:szCs w:val="16"/>
                    </w:rPr>
                  </w:pPr>
                </w:p>
              </w:tc>
            </w:tr>
            <w:tr w:rsidR="00270F89" w:rsidRPr="006F7020" w14:paraId="11D134D9" w14:textId="77777777" w:rsidTr="006F7020">
              <w:trPr>
                <w:trHeight w:val="288"/>
              </w:trPr>
              <w:tc>
                <w:tcPr>
                  <w:tcW w:w="5125" w:type="dxa"/>
                  <w:vMerge w:val="restart"/>
                  <w:vAlign w:val="center"/>
                </w:tcPr>
                <w:p w14:paraId="306ED745" w14:textId="77777777" w:rsidR="00270F89" w:rsidRPr="006F7020" w:rsidRDefault="00270F89" w:rsidP="006F7020">
                  <w:pPr>
                    <w:tabs>
                      <w:tab w:val="left" w:pos="1175"/>
                    </w:tabs>
                    <w:contextualSpacing/>
                    <w:rPr>
                      <w:rFonts w:ascii="Arial" w:eastAsia="MS Gothic" w:hAnsi="Arial" w:cs="Arial"/>
                      <w:sz w:val="16"/>
                      <w:szCs w:val="16"/>
                    </w:rPr>
                  </w:pPr>
                  <w:r w:rsidRPr="006F7020">
                    <w:rPr>
                      <w:rFonts w:ascii="Arial" w:eastAsia="MS Gothic" w:hAnsi="Arial" w:cs="Arial"/>
                      <w:sz w:val="16"/>
                      <w:szCs w:val="16"/>
                    </w:rPr>
                    <w:t>Please select all the applicable subcontracting requirement</w:t>
                  </w:r>
                  <w:r w:rsidR="007F7BCF">
                    <w:rPr>
                      <w:rFonts w:ascii="Arial" w:eastAsia="MS Gothic" w:hAnsi="Arial" w:cs="Arial"/>
                      <w:sz w:val="16"/>
                      <w:szCs w:val="16"/>
                    </w:rPr>
                    <w:t>s</w:t>
                  </w:r>
                  <w:r w:rsidRPr="006F7020">
                    <w:rPr>
                      <w:rFonts w:ascii="Arial" w:eastAsia="MS Gothic" w:hAnsi="Arial" w:cs="Arial"/>
                      <w:sz w:val="16"/>
                      <w:szCs w:val="16"/>
                    </w:rPr>
                    <w:t xml:space="preserve"> for this solicitation:</w:t>
                  </w:r>
                </w:p>
                <w:p w14:paraId="27454AB5" w14:textId="77777777" w:rsidR="00270F89" w:rsidRPr="006F7020" w:rsidRDefault="00270F89" w:rsidP="006F7020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sz w:val="16"/>
                      <w:szCs w:val="16"/>
                    </w:rPr>
                  </w:pPr>
                  <w:r w:rsidRPr="006F7020">
                    <w:rPr>
                      <w:rFonts w:ascii="Arial" w:eastAsia="Calibri" w:hAnsi="Arial" w:cs="Arial"/>
                      <w:sz w:val="22"/>
                      <w:szCs w:val="22"/>
                    </w:rPr>
                    <w:fldChar w:fldCharType="begin">
                      <w:ffData>
                        <w:name w:val="Check5"/>
                        <w:enabled/>
                        <w:calcOnExit w:val="0"/>
                        <w:checkBox>
                          <w:sizeAuto/>
                          <w:default w:val="0"/>
                          <w:checked w:val="0"/>
                        </w:checkBox>
                      </w:ffData>
                    </w:fldChar>
                  </w:r>
                  <w:r w:rsidRPr="006F7020">
                    <w:rPr>
                      <w:rFonts w:ascii="Arial" w:eastAsia="Calibri" w:hAnsi="Arial" w:cs="Arial"/>
                      <w:b/>
                      <w:sz w:val="16"/>
                      <w:szCs w:val="16"/>
                    </w:rPr>
                    <w:instrText xml:space="preserve"> FORMCHECKBOX </w:instrText>
                  </w:r>
                  <w:r w:rsidRPr="006F7020">
                    <w:rPr>
                      <w:rFonts w:ascii="Arial" w:eastAsia="Calibri" w:hAnsi="Arial" w:cs="Arial"/>
                      <w:sz w:val="22"/>
                      <w:szCs w:val="22"/>
                    </w:rPr>
                  </w:r>
                  <w:r w:rsidRPr="006F7020">
                    <w:rPr>
                      <w:rFonts w:ascii="Arial" w:eastAsia="Calibri" w:hAnsi="Arial" w:cs="Arial"/>
                      <w:sz w:val="22"/>
                      <w:szCs w:val="22"/>
                    </w:rPr>
                    <w:fldChar w:fldCharType="separate"/>
                  </w:r>
                  <w:r w:rsidRPr="006F7020">
                    <w:rPr>
                      <w:rFonts w:ascii="Arial" w:eastAsia="Calibri" w:hAnsi="Arial" w:cs="Arial"/>
                      <w:sz w:val="22"/>
                      <w:szCs w:val="22"/>
                    </w:rPr>
                    <w:fldChar w:fldCharType="end"/>
                  </w:r>
                  <w:r w:rsidRPr="006F7020">
                    <w:rPr>
                      <w:rFonts w:ascii="Arial" w:eastAsia="Calibri" w:hAnsi="Arial" w:cs="Arial"/>
                      <w:sz w:val="22"/>
                      <w:szCs w:val="22"/>
                    </w:rPr>
                    <w:t xml:space="preserve"> 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</w:rPr>
                    <w:t>35% Subcontracting Requirement</w:t>
                  </w:r>
                </w:p>
                <w:p w14:paraId="284FD706" w14:textId="77777777" w:rsidR="00270F89" w:rsidRPr="006F7020" w:rsidRDefault="00270F89" w:rsidP="006F7020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sz w:val="16"/>
                      <w:szCs w:val="16"/>
                    </w:rPr>
                  </w:pPr>
                  <w:r w:rsidRPr="006F7020">
                    <w:rPr>
                      <w:rFonts w:ascii="Arial" w:eastAsia="Calibri" w:hAnsi="Arial" w:cs="Arial"/>
                      <w:sz w:val="22"/>
                      <w:szCs w:val="22"/>
                    </w:rPr>
                    <w:fldChar w:fldCharType="begin">
                      <w:ffData>
                        <w:name w:val="Check5"/>
                        <w:enabled/>
                        <w:calcOnExit w:val="0"/>
                        <w:checkBox>
                          <w:sizeAuto/>
                          <w:default w:val="0"/>
                          <w:checked w:val="0"/>
                        </w:checkBox>
                      </w:ffData>
                    </w:fldChar>
                  </w:r>
                  <w:r w:rsidRPr="006F7020">
                    <w:rPr>
                      <w:rFonts w:ascii="Arial" w:eastAsia="Calibri" w:hAnsi="Arial" w:cs="Arial"/>
                      <w:b/>
                      <w:sz w:val="16"/>
                      <w:szCs w:val="16"/>
                    </w:rPr>
                    <w:instrText xml:space="preserve"> FORMCHECKBOX </w:instrText>
                  </w:r>
                  <w:r w:rsidRPr="006F7020">
                    <w:rPr>
                      <w:rFonts w:ascii="Arial" w:eastAsia="Calibri" w:hAnsi="Arial" w:cs="Arial"/>
                      <w:sz w:val="22"/>
                      <w:szCs w:val="22"/>
                    </w:rPr>
                  </w:r>
                  <w:r w:rsidRPr="006F7020">
                    <w:rPr>
                      <w:rFonts w:ascii="Arial" w:eastAsia="Calibri" w:hAnsi="Arial" w:cs="Arial"/>
                      <w:sz w:val="22"/>
                      <w:szCs w:val="22"/>
                    </w:rPr>
                    <w:fldChar w:fldCharType="separate"/>
                  </w:r>
                  <w:r w:rsidRPr="006F7020">
                    <w:rPr>
                      <w:rFonts w:ascii="Arial" w:eastAsia="Calibri" w:hAnsi="Arial" w:cs="Arial"/>
                      <w:sz w:val="22"/>
                      <w:szCs w:val="22"/>
                    </w:rPr>
                    <w:fldChar w:fldCharType="end"/>
                  </w:r>
                  <w:r w:rsidRPr="006F7020">
                    <w:rPr>
                      <w:rFonts w:ascii="Arial" w:eastAsia="Calibri" w:hAnsi="Arial" w:cs="Arial"/>
                      <w:sz w:val="22"/>
                      <w:szCs w:val="22"/>
                    </w:rPr>
                    <w:t xml:space="preserve"> 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</w:rPr>
                    <w:t>DSLBD approved an adjusted subcontracting requirement:</w:t>
                  </w:r>
                </w:p>
                <w:p w14:paraId="19F8CFC8" w14:textId="77777777" w:rsidR="00270F89" w:rsidRPr="006F7020" w:rsidRDefault="00270F89" w:rsidP="006F7020">
                  <w:pPr>
                    <w:pStyle w:val="ListParagraph"/>
                    <w:numPr>
                      <w:ilvl w:val="0"/>
                      <w:numId w:val="28"/>
                    </w:numPr>
                    <w:tabs>
                      <w:tab w:val="left" w:pos="1175"/>
                    </w:tabs>
                    <w:rPr>
                      <w:rFonts w:ascii="Arial" w:eastAsia="MS Gothic" w:hAnsi="Arial" w:cs="Arial"/>
                      <w:sz w:val="16"/>
                      <w:szCs w:val="16"/>
                    </w:rPr>
                  </w:pPr>
                  <w:r w:rsidRPr="006F7020">
                    <w:rPr>
                      <w:rFonts w:ascii="Arial" w:eastAsia="MS Gothic" w:hAnsi="Arial" w:cs="Arial"/>
                      <w:sz w:val="16"/>
                      <w:szCs w:val="16"/>
                    </w:rPr>
                    <w:t xml:space="preserve">Adjusted Subcontracting Requirement: </w:t>
                  </w:r>
                  <w:r w:rsidR="00A96A16"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listEntry w:val="____"/>
                          <w:listEntry w:val="1st"/>
                          <w:listEntry w:val="2nd"/>
                          <w:listEntry w:val="3rd"/>
                          <w:listEntry w:val="4th"/>
                          <w:listEntry w:val="5th"/>
                          <w:listEntry w:val="6th"/>
                        </w:ddList>
                      </w:ffData>
                    </w:fldChar>
                  </w:r>
                  <w:r w:rsidR="00A96A16"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instrText xml:space="preserve"> FORMDROPDOWN </w:instrText>
                  </w:r>
                  <w:r w:rsidR="00A96A16"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</w:r>
                  <w:r w:rsidR="00A96A16"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separate"/>
                  </w:r>
                  <w:r w:rsidR="00A96A16"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end"/>
                  </w:r>
                  <w:r w:rsidRPr="006F7020">
                    <w:rPr>
                      <w:rFonts w:ascii="Arial" w:eastAsia="MS Gothic" w:hAnsi="Arial" w:cs="Arial"/>
                      <w:sz w:val="16"/>
                      <w:szCs w:val="16"/>
                    </w:rPr>
                    <w:t>%</w:t>
                  </w:r>
                </w:p>
                <w:p w14:paraId="7947F3E2" w14:textId="77777777" w:rsidR="00270F89" w:rsidRPr="006F7020" w:rsidRDefault="00270F89" w:rsidP="006F7020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4832" w:type="dxa"/>
                  <w:vAlign w:val="center"/>
                </w:tcPr>
                <w:p w14:paraId="58642933" w14:textId="77777777" w:rsidR="00270F89" w:rsidRPr="006F7020" w:rsidRDefault="00270F89" w:rsidP="006F7020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sz w:val="16"/>
                      <w:szCs w:val="16"/>
                    </w:rPr>
                  </w:pP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</w:rPr>
                    <w:t xml:space="preserve">Total Value of </w:t>
                  </w:r>
                  <w:r w:rsidRPr="006F7020">
                    <w:rPr>
                      <w:rFonts w:ascii="Arial" w:eastAsia="Calibri" w:hAnsi="Arial" w:cs="Arial"/>
                      <w:b/>
                      <w:bCs/>
                      <w:sz w:val="16"/>
                      <w:szCs w:val="16"/>
                    </w:rPr>
                    <w:t>ALL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</w:rPr>
                    <w:t xml:space="preserve"> CBE Subcontracts: 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_________________"/>
                        </w:textInput>
                      </w:ffData>
                    </w:fldChar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instrText xml:space="preserve"> FORMTEXT </w:instrTex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separate"/>
                  </w:r>
                  <w:r w:rsidRPr="006F7020">
                    <w:rPr>
                      <w:rFonts w:ascii="Arial" w:eastAsia="Calibri" w:hAnsi="Arial" w:cs="Arial"/>
                      <w:noProof/>
                      <w:sz w:val="16"/>
                      <w:szCs w:val="16"/>
                      <w:u w:val="single"/>
                      <w:shd w:val="clear" w:color="auto" w:fill="BFBFBF"/>
                    </w:rPr>
                    <w:t>_________________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end"/>
                  </w:r>
                </w:p>
                <w:p w14:paraId="158D6C5C" w14:textId="77777777" w:rsidR="00270F89" w:rsidRPr="006F7020" w:rsidRDefault="00270F89" w:rsidP="006F7020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sz w:val="16"/>
                      <w:szCs w:val="16"/>
                    </w:rPr>
                  </w:pP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</w:rPr>
                    <w:t xml:space="preserve"> (</w:t>
                  </w:r>
                  <w:r w:rsidRPr="006F7020">
                    <w:rPr>
                      <w:rFonts w:ascii="Arial" w:eastAsia="Calibri" w:hAnsi="Arial" w:cs="Arial"/>
                      <w:i/>
                      <w:iCs/>
                      <w:sz w:val="16"/>
                      <w:szCs w:val="16"/>
                    </w:rPr>
                    <w:t>Include all lower tiers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</w:rPr>
                    <w:t>)</w:t>
                  </w:r>
                </w:p>
                <w:p w14:paraId="6D82CF4C" w14:textId="77777777" w:rsidR="00270F89" w:rsidRDefault="00270F89" w:rsidP="006F7020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sz w:val="16"/>
                      <w:szCs w:val="16"/>
                    </w:rPr>
                  </w:pPr>
                </w:p>
                <w:p w14:paraId="4E579A8F" w14:textId="77777777" w:rsidR="00A05A08" w:rsidRPr="006F7020" w:rsidRDefault="00A05A08" w:rsidP="00465506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sz w:val="16"/>
                      <w:szCs w:val="16"/>
                    </w:rPr>
                  </w:pPr>
                </w:p>
              </w:tc>
            </w:tr>
            <w:tr w:rsidR="00270F89" w:rsidRPr="006F7020" w14:paraId="69734CED" w14:textId="77777777" w:rsidTr="006F7020">
              <w:trPr>
                <w:trHeight w:val="288"/>
              </w:trPr>
              <w:tc>
                <w:tcPr>
                  <w:tcW w:w="5125" w:type="dxa"/>
                  <w:vMerge/>
                  <w:vAlign w:val="center"/>
                </w:tcPr>
                <w:p w14:paraId="21E51498" w14:textId="77777777" w:rsidR="00270F89" w:rsidRPr="006F7020" w:rsidRDefault="00270F89" w:rsidP="006F7020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4832" w:type="dxa"/>
                  <w:vAlign w:val="center"/>
                </w:tcPr>
                <w:p w14:paraId="6C53C1B0" w14:textId="77777777" w:rsidR="00270F89" w:rsidRPr="006F7020" w:rsidRDefault="00270F89" w:rsidP="006F7020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sz w:val="16"/>
                      <w:szCs w:val="16"/>
                    </w:rPr>
                  </w:pP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</w:rPr>
                    <w:t xml:space="preserve">I affirm that the value of all my CBE Subcontracts meets or exceeds the subcontracting requirement required under this solicitation or contract. Further, I understand that DSLBD will only provide credit towards my </w:t>
                  </w:r>
                  <w:r w:rsidR="00144770">
                    <w:rPr>
                      <w:rFonts w:ascii="Arial" w:eastAsia="Calibri" w:hAnsi="Arial" w:cs="Arial"/>
                      <w:sz w:val="16"/>
                      <w:szCs w:val="16"/>
                    </w:rPr>
                    <w:t>s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</w:rPr>
                    <w:t xml:space="preserve">ubcontracting </w:t>
                  </w:r>
                  <w:r w:rsidR="00144770">
                    <w:rPr>
                      <w:rFonts w:ascii="Arial" w:eastAsia="Calibri" w:hAnsi="Arial" w:cs="Arial"/>
                      <w:sz w:val="16"/>
                      <w:szCs w:val="16"/>
                    </w:rPr>
                    <w:t>r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</w:rPr>
                    <w:t xml:space="preserve">equirement for work </w:t>
                  </w:r>
                  <w:r w:rsidR="003A08A5">
                    <w:rPr>
                      <w:rFonts w:ascii="Arial" w:eastAsia="Calibri" w:hAnsi="Arial" w:cs="Arial"/>
                      <w:sz w:val="16"/>
                      <w:szCs w:val="16"/>
                    </w:rPr>
                    <w:t>whereby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</w:rPr>
                    <w:t xml:space="preserve"> a CBE provide</w:t>
                  </w:r>
                  <w:r w:rsidR="00E0493E" w:rsidRPr="006F7020">
                    <w:rPr>
                      <w:rFonts w:ascii="Arial" w:eastAsia="Calibri" w:hAnsi="Arial" w:cs="Arial"/>
                      <w:sz w:val="16"/>
                      <w:szCs w:val="16"/>
                    </w:rPr>
                    <w:t>d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</w:rPr>
                    <w:t xml:space="preserve"> a commercially useful function</w:t>
                  </w:r>
                  <w:r w:rsidR="003A08A5">
                    <w:rPr>
                      <w:rFonts w:ascii="Arial" w:eastAsia="Calibri" w:hAnsi="Arial" w:cs="Arial"/>
                      <w:sz w:val="16"/>
                      <w:szCs w:val="16"/>
                    </w:rPr>
                    <w:t xml:space="preserve"> with its own organization and resources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</w:rPr>
                    <w:t>.</w:t>
                  </w:r>
                </w:p>
                <w:p w14:paraId="643A7F29" w14:textId="77777777" w:rsidR="00270F89" w:rsidRPr="006F7020" w:rsidRDefault="00270F89" w:rsidP="006F7020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sz w:val="16"/>
                      <w:szCs w:val="16"/>
                    </w:rPr>
                  </w:pPr>
                  <w:r w:rsidRPr="006F7020">
                    <w:rPr>
                      <w:rFonts w:ascii="Arial" w:eastAsia="Calibri" w:hAnsi="Arial" w:cs="Arial"/>
                      <w:sz w:val="22"/>
                      <w:szCs w:val="22"/>
                    </w:rPr>
                    <w:fldChar w:fldCharType="begin">
                      <w:ffData>
                        <w:name w:val="Check5"/>
                        <w:enabled/>
                        <w:calcOnExit w:val="0"/>
                        <w:checkBox>
                          <w:sizeAuto/>
                          <w:default w:val="0"/>
                          <w:checked w:val="0"/>
                        </w:checkBox>
                      </w:ffData>
                    </w:fldChar>
                  </w:r>
                  <w:r w:rsidRPr="006F7020">
                    <w:rPr>
                      <w:rFonts w:ascii="Arial" w:eastAsia="Calibri" w:hAnsi="Arial" w:cs="Arial"/>
                      <w:b/>
                      <w:sz w:val="16"/>
                      <w:szCs w:val="16"/>
                    </w:rPr>
                    <w:instrText xml:space="preserve"> FORMCHECKBOX </w:instrText>
                  </w:r>
                  <w:r w:rsidRPr="006F7020">
                    <w:rPr>
                      <w:rFonts w:ascii="Arial" w:eastAsia="Calibri" w:hAnsi="Arial" w:cs="Arial"/>
                      <w:sz w:val="22"/>
                      <w:szCs w:val="22"/>
                    </w:rPr>
                  </w:r>
                  <w:r w:rsidRPr="006F7020">
                    <w:rPr>
                      <w:rFonts w:ascii="Arial" w:eastAsia="Calibri" w:hAnsi="Arial" w:cs="Arial"/>
                      <w:sz w:val="22"/>
                      <w:szCs w:val="22"/>
                    </w:rPr>
                    <w:fldChar w:fldCharType="separate"/>
                  </w:r>
                  <w:r w:rsidRPr="006F7020">
                    <w:rPr>
                      <w:rFonts w:ascii="Arial" w:eastAsia="Calibri" w:hAnsi="Arial" w:cs="Arial"/>
                      <w:sz w:val="22"/>
                      <w:szCs w:val="22"/>
                    </w:rPr>
                    <w:fldChar w:fldCharType="end"/>
                  </w:r>
                  <w:r w:rsidRPr="006F7020">
                    <w:rPr>
                      <w:rFonts w:ascii="Arial" w:eastAsia="Calibri" w:hAnsi="Arial" w:cs="Arial"/>
                      <w:sz w:val="22"/>
                      <w:szCs w:val="22"/>
                    </w:rPr>
                    <w:t xml:space="preserve"> 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</w:rPr>
                    <w:t>I AGREE</w:t>
                  </w:r>
                </w:p>
                <w:p w14:paraId="332D3C69" w14:textId="77777777" w:rsidR="00270F89" w:rsidRPr="006F7020" w:rsidRDefault="00270F89" w:rsidP="003617FA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sz w:val="16"/>
                      <w:szCs w:val="16"/>
                    </w:rPr>
                  </w:pPr>
                </w:p>
              </w:tc>
            </w:tr>
          </w:tbl>
          <w:p w14:paraId="075B1690" w14:textId="77777777" w:rsidR="00270F89" w:rsidRPr="006F7020" w:rsidRDefault="00270F89" w:rsidP="006F7020">
            <w:pPr>
              <w:tabs>
                <w:tab w:val="left" w:pos="1175"/>
              </w:tabs>
              <w:contextualSpacing/>
              <w:rPr>
                <w:rFonts w:ascii="Arial" w:eastAsia="Calibri" w:hAnsi="Arial" w:cs="Arial"/>
                <w:b/>
                <w:sz w:val="16"/>
                <w:szCs w:val="16"/>
              </w:rPr>
            </w:pPr>
          </w:p>
        </w:tc>
      </w:tr>
    </w:tbl>
    <w:p w14:paraId="7DEAFC8B" w14:textId="77777777" w:rsidR="00270F89" w:rsidRDefault="00270F89" w:rsidP="006C15CB">
      <w:pPr>
        <w:spacing w:after="200"/>
        <w:ind w:left="-720"/>
        <w:contextualSpacing/>
        <w:rPr>
          <w:rFonts w:ascii="Arial" w:eastAsia="Calibri" w:hAnsi="Arial" w:cs="Arial"/>
          <w:b/>
          <w:sz w:val="18"/>
          <w:szCs w:val="18"/>
        </w:rPr>
      </w:pPr>
    </w:p>
    <w:tbl>
      <w:tblPr>
        <w:tblW w:w="10188" w:type="dxa"/>
        <w:tblInd w:w="-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88"/>
      </w:tblGrid>
      <w:tr w:rsidR="001E7E5C" w:rsidRPr="006F7020" w14:paraId="562B4ABE" w14:textId="77777777" w:rsidTr="006F7020">
        <w:tc>
          <w:tcPr>
            <w:tcW w:w="10188" w:type="dxa"/>
            <w:shd w:val="clear" w:color="auto" w:fill="BFBFBF"/>
            <w:vAlign w:val="center"/>
          </w:tcPr>
          <w:p w14:paraId="3AE74ABF" w14:textId="77777777" w:rsidR="001E7E5C" w:rsidRPr="006F7020" w:rsidRDefault="001E7E5C" w:rsidP="006F7020">
            <w:pPr>
              <w:tabs>
                <w:tab w:val="left" w:pos="4680"/>
                <w:tab w:val="left" w:pos="7334"/>
              </w:tabs>
              <w:contextualSpacing/>
              <w:rPr>
                <w:rFonts w:ascii="Arial" w:eastAsia="Calibri" w:hAnsi="Arial" w:cs="Arial"/>
                <w:b/>
                <w:color w:val="000000"/>
                <w:spacing w:val="-8"/>
                <w:sz w:val="18"/>
                <w:szCs w:val="22"/>
              </w:rPr>
            </w:pPr>
            <w:r w:rsidRPr="006F7020">
              <w:rPr>
                <w:rFonts w:ascii="Arial" w:eastAsia="Calibri" w:hAnsi="Arial" w:cs="Arial"/>
                <w:b/>
                <w:color w:val="000000"/>
                <w:spacing w:val="-8"/>
                <w:sz w:val="18"/>
                <w:szCs w:val="22"/>
              </w:rPr>
              <w:t xml:space="preserve">Section </w:t>
            </w:r>
            <w:r w:rsidR="00270F89" w:rsidRPr="006F7020">
              <w:rPr>
                <w:rFonts w:ascii="Arial" w:eastAsia="Calibri" w:hAnsi="Arial" w:cs="Arial"/>
                <w:b/>
                <w:color w:val="000000"/>
                <w:spacing w:val="-8"/>
                <w:sz w:val="18"/>
                <w:szCs w:val="22"/>
              </w:rPr>
              <w:t>1C</w:t>
            </w:r>
            <w:r w:rsidRPr="006F7020">
              <w:rPr>
                <w:rFonts w:ascii="Arial" w:eastAsia="Calibri" w:hAnsi="Arial" w:cs="Arial"/>
                <w:b/>
                <w:color w:val="000000"/>
                <w:spacing w:val="-8"/>
                <w:sz w:val="18"/>
                <w:szCs w:val="22"/>
              </w:rPr>
              <w:t xml:space="preserve">.      CBE BENEFICIARY </w:t>
            </w:r>
            <w:r w:rsidRPr="006F7020">
              <w:rPr>
                <w:rFonts w:ascii="Arial" w:eastAsia="Calibri" w:hAnsi="Arial" w:cs="Arial"/>
                <w:b/>
                <w:color w:val="C00000"/>
                <w:spacing w:val="-8"/>
                <w:sz w:val="18"/>
                <w:szCs w:val="22"/>
              </w:rPr>
              <w:t>(ONLY COMPLETE IF THE BENEFICIARY IS A CERTIFIED BUSINESS ENTERPRISE)</w:t>
            </w:r>
          </w:p>
        </w:tc>
      </w:tr>
      <w:tr w:rsidR="001E7E5C" w:rsidRPr="006F7020" w14:paraId="38448E6D" w14:textId="77777777" w:rsidTr="006F7020">
        <w:trPr>
          <w:trHeight w:val="2543"/>
        </w:trPr>
        <w:tc>
          <w:tcPr>
            <w:tcW w:w="10188" w:type="dxa"/>
          </w:tcPr>
          <w:p w14:paraId="55DF2E31" w14:textId="77777777" w:rsidR="001E7E5C" w:rsidRPr="006F7020" w:rsidRDefault="001E7E5C">
            <w:pPr>
              <w:rPr>
                <w:rFonts w:eastAsia="Calibri"/>
                <w:sz w:val="22"/>
                <w:szCs w:val="22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9962"/>
            </w:tblGrid>
            <w:tr w:rsidR="001E7E5C" w:rsidRPr="006F7020" w14:paraId="7784671F" w14:textId="77777777" w:rsidTr="006F7020">
              <w:tc>
                <w:tcPr>
                  <w:tcW w:w="9962" w:type="dxa"/>
                </w:tcPr>
                <w:p w14:paraId="6DFBFF77" w14:textId="77777777" w:rsidR="001E7E5C" w:rsidRPr="00A0035B" w:rsidRDefault="001E7E5C" w:rsidP="006F7020">
                  <w:pPr>
                    <w:tabs>
                      <w:tab w:val="left" w:pos="1175"/>
                    </w:tabs>
                    <w:contextualSpacing/>
                    <w:rPr>
                      <w:rFonts w:ascii="Arial" w:eastAsia="MS Gothic" w:hAnsi="Arial" w:cs="Arial"/>
                      <w:b/>
                      <w:bCs/>
                      <w:sz w:val="16"/>
                      <w:szCs w:val="16"/>
                    </w:rPr>
                  </w:pPr>
                  <w:r w:rsidRPr="00A0035B">
                    <w:rPr>
                      <w:rFonts w:ascii="Arial" w:eastAsia="MS Gothic" w:hAnsi="Arial" w:cs="Arial"/>
                      <w:b/>
                      <w:bCs/>
                      <w:sz w:val="16"/>
                      <w:szCs w:val="16"/>
                    </w:rPr>
                    <w:t>If the Beneficiary is a Certified Business Enterprise, select all that apply and provide the following information:</w:t>
                  </w:r>
                </w:p>
              </w:tc>
            </w:tr>
            <w:tr w:rsidR="001E7E5C" w:rsidRPr="006F7020" w14:paraId="7E08825B" w14:textId="77777777" w:rsidTr="006F7020">
              <w:tc>
                <w:tcPr>
                  <w:tcW w:w="9962" w:type="dxa"/>
                  <w:vAlign w:val="center"/>
                </w:tcPr>
                <w:p w14:paraId="2D7509DF" w14:textId="77777777" w:rsidR="001E7E5C" w:rsidRPr="00AB4B10" w:rsidRDefault="001E7E5C" w:rsidP="006F7020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</w:pPr>
                  <w:r w:rsidRPr="00AB4B1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fldChar w:fldCharType="begin">
                      <w:ffData>
                        <w:name w:val="Check4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AB4B1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instrText xml:space="preserve"> FORMCHECKBOX </w:instrText>
                  </w:r>
                  <w:r w:rsidRPr="00AB4B1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</w:r>
                  <w:r w:rsidRPr="00AB4B1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fldChar w:fldCharType="separate"/>
                  </w:r>
                  <w:r w:rsidRPr="00AB4B1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fldChar w:fldCharType="end"/>
                  </w:r>
                  <w:r w:rsidRPr="00AB4B1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 xml:space="preserve"> I am a CBE that </w:t>
                  </w:r>
                  <w:r w:rsidR="00925A67" w:rsidRPr="00AB4B10">
                    <w:rPr>
                      <w:rFonts w:ascii="Arial" w:eastAsia="Calibri" w:hAnsi="Arial" w:cs="Arial"/>
                      <w:b/>
                      <w:sz w:val="16"/>
                      <w:szCs w:val="16"/>
                      <w:u w:val="single"/>
                    </w:rPr>
                    <w:t>WILL</w:t>
                  </w:r>
                  <w:r w:rsidRPr="00AB4B1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 xml:space="preserve"> perform 100% of the contracting effort with my own organization and resources and will not subcontract any portion of the contract. Therefore, I am </w:t>
                  </w:r>
                  <w:r w:rsidR="00925A67" w:rsidRPr="00AB4B1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>NOT</w:t>
                  </w:r>
                  <w:r w:rsidRPr="00AB4B1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 xml:space="preserve"> required to submit a</w:t>
                  </w:r>
                  <w:r w:rsidR="00D34B43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 xml:space="preserve"> </w:t>
                  </w:r>
                  <w:r w:rsidRPr="00AB4B1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>Subcontracting Plan</w:t>
                  </w:r>
                  <w:r w:rsidR="00A0035B" w:rsidRPr="00AB4B1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 xml:space="preserve"> that demonstrates subcontracting</w:t>
                  </w:r>
                  <w:r w:rsidRPr="00AB4B1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>.</w:t>
                  </w:r>
                </w:p>
              </w:tc>
            </w:tr>
            <w:tr w:rsidR="001E7E5C" w:rsidRPr="006F7020" w14:paraId="68DABBCA" w14:textId="77777777" w:rsidTr="006F7020">
              <w:tc>
                <w:tcPr>
                  <w:tcW w:w="9962" w:type="dxa"/>
                  <w:vAlign w:val="center"/>
                </w:tcPr>
                <w:p w14:paraId="277DCECD" w14:textId="77777777" w:rsidR="001E7E5C" w:rsidRPr="00AB4B10" w:rsidRDefault="001E7E5C" w:rsidP="006F7020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</w:pPr>
                  <w:r w:rsidRPr="00AB4B10">
                    <w:rPr>
                      <w:rFonts w:ascii="Arial" w:eastAsia="Calibri" w:hAnsi="Arial" w:cs="Arial"/>
                      <w:b/>
                      <w:sz w:val="16"/>
                      <w:szCs w:val="16"/>
                    </w:rPr>
                    <w:fldChar w:fldCharType="begin">
                      <w:ffData>
                        <w:name w:val="Check4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AB4B10">
                    <w:rPr>
                      <w:rFonts w:ascii="Arial" w:eastAsia="Calibri" w:hAnsi="Arial" w:cs="Arial"/>
                      <w:b/>
                      <w:sz w:val="16"/>
                      <w:szCs w:val="16"/>
                    </w:rPr>
                    <w:instrText xml:space="preserve"> FORMCHECKBOX </w:instrText>
                  </w:r>
                  <w:r w:rsidRPr="00AB4B10">
                    <w:rPr>
                      <w:rFonts w:ascii="Arial" w:eastAsia="Calibri" w:hAnsi="Arial" w:cs="Arial"/>
                      <w:b/>
                      <w:sz w:val="16"/>
                      <w:szCs w:val="16"/>
                    </w:rPr>
                  </w:r>
                  <w:r w:rsidRPr="00AB4B10">
                    <w:rPr>
                      <w:rFonts w:ascii="Arial" w:eastAsia="Calibri" w:hAnsi="Arial" w:cs="Arial"/>
                      <w:b/>
                      <w:sz w:val="16"/>
                      <w:szCs w:val="16"/>
                    </w:rPr>
                    <w:fldChar w:fldCharType="separate"/>
                  </w:r>
                  <w:r w:rsidRPr="00AB4B10">
                    <w:rPr>
                      <w:rFonts w:ascii="Arial" w:eastAsia="Calibri" w:hAnsi="Arial" w:cs="Arial"/>
                      <w:b/>
                      <w:sz w:val="16"/>
                      <w:szCs w:val="16"/>
                    </w:rPr>
                    <w:fldChar w:fldCharType="end"/>
                  </w:r>
                  <w:r w:rsidRPr="00AB4B10">
                    <w:rPr>
                      <w:rFonts w:ascii="Arial" w:eastAsia="Calibri" w:hAnsi="Arial" w:cs="Arial"/>
                      <w:b/>
                      <w:sz w:val="16"/>
                      <w:szCs w:val="16"/>
                    </w:rPr>
                    <w:t xml:space="preserve"> </w:t>
                  </w:r>
                  <w:r w:rsidRPr="00AB4B1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 xml:space="preserve">I am a CBE that </w:t>
                  </w:r>
                  <w:r w:rsidR="00925A67" w:rsidRPr="00AB4B10">
                    <w:rPr>
                      <w:rFonts w:ascii="Arial" w:eastAsia="Calibri" w:hAnsi="Arial" w:cs="Arial"/>
                      <w:b/>
                      <w:sz w:val="16"/>
                      <w:szCs w:val="16"/>
                      <w:u w:val="single"/>
                    </w:rPr>
                    <w:t>WILL NOT</w:t>
                  </w:r>
                  <w:r w:rsidRPr="00AB4B1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 xml:space="preserve"> perform 100% of the contracting effort with my own organization and resources and will subcontract </w:t>
                  </w:r>
                  <w:r w:rsidR="00925A67" w:rsidRPr="00AB4B1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>a</w:t>
                  </w:r>
                  <w:r w:rsidRPr="00AB4B1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 xml:space="preserve"> portion of the contract. Therefore, I </w:t>
                  </w:r>
                  <w:r w:rsidR="00925A67" w:rsidRPr="00AB4B1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 xml:space="preserve">understand I </w:t>
                  </w:r>
                  <w:r w:rsidRPr="00AB4B1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>am required to submit a Subcontracting Plan</w:t>
                  </w:r>
                  <w:r w:rsidR="00AA6ABF" w:rsidRPr="00AB4B1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 xml:space="preserve"> (located in Section</w:t>
                  </w:r>
                  <w:r w:rsidR="00D13E26" w:rsidRPr="00AB4B1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 xml:space="preserve"> on</w:t>
                  </w:r>
                  <w:r w:rsidR="00AA6ABF" w:rsidRPr="00AB4B1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 xml:space="preserve"> 2)</w:t>
                  </w:r>
                  <w:r w:rsidR="00925A67" w:rsidRPr="00AB4B1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 xml:space="preserve"> that demonstrates </w:t>
                  </w:r>
                  <w:r w:rsidR="00B16389" w:rsidRPr="00AB4B1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>that the required subcontracting amount, as indicated above, w</w:t>
                  </w:r>
                  <w:r w:rsidR="00925A67" w:rsidRPr="00AB4B1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 xml:space="preserve">ill go to </w:t>
                  </w:r>
                  <w:r w:rsidR="00B16389" w:rsidRPr="00AB4B1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 xml:space="preserve">qualified </w:t>
                  </w:r>
                  <w:r w:rsidR="00925A67" w:rsidRPr="00AB4B1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>CBEs.</w:t>
                  </w:r>
                </w:p>
                <w:p w14:paraId="20735E20" w14:textId="77777777" w:rsidR="00925A67" w:rsidRPr="00AB4B10" w:rsidRDefault="00925A67" w:rsidP="006F7020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b/>
                      <w:sz w:val="16"/>
                      <w:szCs w:val="16"/>
                    </w:rPr>
                  </w:pPr>
                </w:p>
                <w:p w14:paraId="04EEA854" w14:textId="77777777" w:rsidR="00925A67" w:rsidRPr="00AB4B10" w:rsidRDefault="00925A67" w:rsidP="006F7020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b/>
                      <w:sz w:val="16"/>
                      <w:szCs w:val="16"/>
                    </w:rPr>
                  </w:pPr>
                  <w:r w:rsidRPr="00AB4B10">
                    <w:rPr>
                      <w:rFonts w:ascii="Arial" w:eastAsia="Calibri" w:hAnsi="Arial" w:cs="Arial"/>
                      <w:b/>
                      <w:sz w:val="16"/>
                      <w:szCs w:val="16"/>
                    </w:rPr>
                    <w:t xml:space="preserve">Please include the percentage of the contract the </w:t>
                  </w:r>
                  <w:r w:rsidRPr="00AB4B10">
                    <w:rPr>
                      <w:rFonts w:ascii="Arial" w:eastAsia="Calibri" w:hAnsi="Arial" w:cs="Arial"/>
                      <w:b/>
                      <w:sz w:val="16"/>
                      <w:szCs w:val="16"/>
                      <w:u w:val="single"/>
                    </w:rPr>
                    <w:t>CBE</w:t>
                  </w:r>
                  <w:r w:rsidR="00B16389" w:rsidRPr="00AB4B10">
                    <w:rPr>
                      <w:rFonts w:ascii="Arial" w:eastAsia="Calibri" w:hAnsi="Arial" w:cs="Arial"/>
                      <w:b/>
                      <w:sz w:val="16"/>
                      <w:szCs w:val="16"/>
                      <w:u w:val="single"/>
                    </w:rPr>
                    <w:t xml:space="preserve"> Prime</w:t>
                  </w:r>
                  <w:r w:rsidRPr="00AB4B10">
                    <w:rPr>
                      <w:rFonts w:ascii="Arial" w:eastAsia="Calibri" w:hAnsi="Arial" w:cs="Arial"/>
                      <w:b/>
                      <w:sz w:val="16"/>
                      <w:szCs w:val="16"/>
                    </w:rPr>
                    <w:t xml:space="preserve"> will perform under the contract or project.</w:t>
                  </w:r>
                </w:p>
                <w:p w14:paraId="52BC428E" w14:textId="77777777" w:rsidR="00925A67" w:rsidRPr="00AB4B10" w:rsidRDefault="00B16389" w:rsidP="006F7020">
                  <w:pPr>
                    <w:pStyle w:val="ListParagraph"/>
                    <w:numPr>
                      <w:ilvl w:val="0"/>
                      <w:numId w:val="28"/>
                    </w:numPr>
                    <w:tabs>
                      <w:tab w:val="left" w:pos="1175"/>
                    </w:tabs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</w:pPr>
                  <w:r w:rsidRPr="00AB4B1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>The CBE Prime</w:t>
                  </w:r>
                  <w:r w:rsidR="00925A67" w:rsidRPr="00AB4B1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 xml:space="preserve"> will self-perform </w:t>
                  </w:r>
                  <w:r w:rsidR="00A96A16" w:rsidRPr="00AB4B1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listEntry w:val="____"/>
                          <w:listEntry w:val="1st"/>
                          <w:listEntry w:val="2nd"/>
                          <w:listEntry w:val="3rd"/>
                          <w:listEntry w:val="4th"/>
                          <w:listEntry w:val="5th"/>
                          <w:listEntry w:val="6th"/>
                        </w:ddList>
                      </w:ffData>
                    </w:fldChar>
                  </w:r>
                  <w:r w:rsidR="00A96A16" w:rsidRPr="00AB4B1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instrText xml:space="preserve"> FORMDROPDOWN </w:instrText>
                  </w:r>
                  <w:r w:rsidR="00A96A16" w:rsidRPr="00AB4B1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</w:r>
                  <w:r w:rsidR="00A96A16" w:rsidRPr="00AB4B1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separate"/>
                  </w:r>
                  <w:r w:rsidR="00A96A16" w:rsidRPr="00AB4B1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end"/>
                  </w:r>
                  <w:r w:rsidR="00925A67" w:rsidRPr="00AB4B1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>% of the contract’s total dollar volume of the contract or project.</w:t>
                  </w:r>
                </w:p>
                <w:p w14:paraId="1B522997" w14:textId="77777777" w:rsidR="004C7A6D" w:rsidRPr="00AB4B10" w:rsidRDefault="004C7A6D" w:rsidP="006F7020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b/>
                      <w:sz w:val="16"/>
                      <w:szCs w:val="16"/>
                    </w:rPr>
                  </w:pPr>
                  <w:r w:rsidRPr="00AB4B10">
                    <w:rPr>
                      <w:rFonts w:ascii="Arial" w:eastAsia="Calibri" w:hAnsi="Arial" w:cs="Arial"/>
                      <w:b/>
                      <w:sz w:val="16"/>
                      <w:szCs w:val="16"/>
                    </w:rPr>
                    <w:t xml:space="preserve">Please provide the </w:t>
                  </w:r>
                  <w:r w:rsidRPr="00AB4B10">
                    <w:rPr>
                      <w:rFonts w:ascii="Arial" w:eastAsia="Calibri" w:hAnsi="Arial" w:cs="Arial"/>
                      <w:b/>
                      <w:sz w:val="16"/>
                      <w:szCs w:val="16"/>
                      <w:u w:val="single"/>
                    </w:rPr>
                    <w:t>current</w:t>
                  </w:r>
                  <w:r w:rsidRPr="00AB4B10">
                    <w:rPr>
                      <w:rFonts w:ascii="Arial" w:eastAsia="Calibri" w:hAnsi="Arial" w:cs="Arial"/>
                      <w:b/>
                      <w:sz w:val="16"/>
                      <w:szCs w:val="16"/>
                    </w:rPr>
                    <w:t xml:space="preserve"> CBE Certification Number of the CBE </w:t>
                  </w:r>
                  <w:r w:rsidR="00B16389" w:rsidRPr="00AB4B10">
                    <w:rPr>
                      <w:rFonts w:ascii="Arial" w:eastAsia="Calibri" w:hAnsi="Arial" w:cs="Arial"/>
                      <w:b/>
                      <w:sz w:val="16"/>
                      <w:szCs w:val="16"/>
                    </w:rPr>
                    <w:t>Prime</w:t>
                  </w:r>
                  <w:r w:rsidRPr="00AB4B10">
                    <w:rPr>
                      <w:rFonts w:ascii="Arial" w:eastAsia="Calibri" w:hAnsi="Arial" w:cs="Arial"/>
                      <w:b/>
                      <w:sz w:val="16"/>
                      <w:szCs w:val="16"/>
                    </w:rPr>
                    <w:t>.</w:t>
                  </w:r>
                </w:p>
                <w:p w14:paraId="3A123DD4" w14:textId="77777777" w:rsidR="004C7A6D" w:rsidRPr="00AB4B10" w:rsidRDefault="004C7A6D" w:rsidP="006F7020">
                  <w:pPr>
                    <w:pStyle w:val="ListParagraph"/>
                    <w:numPr>
                      <w:ilvl w:val="0"/>
                      <w:numId w:val="28"/>
                    </w:numPr>
                    <w:tabs>
                      <w:tab w:val="left" w:pos="1175"/>
                    </w:tabs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</w:pPr>
                  <w:r w:rsidRPr="00AB4B1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 xml:space="preserve">CBE Certification No. </w:t>
                  </w:r>
                  <w:r w:rsidRPr="00AB4B10">
                    <w:rPr>
                      <w:rFonts w:ascii="Arial" w:eastAsia="Calibri" w:hAnsi="Arial" w:cs="Arial"/>
                      <w:color w:val="000000"/>
                      <w:sz w:val="16"/>
                      <w:szCs w:val="16"/>
                      <w:u w:val="single"/>
                      <w:bdr w:val="none" w:sz="0" w:space="0" w:color="auto" w:frame="1"/>
                      <w:shd w:val="clear" w:color="auto" w:fill="BFBFBF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>
                          <w:default w:val="______________"/>
                        </w:textInput>
                      </w:ffData>
                    </w:fldChar>
                  </w:r>
                  <w:r w:rsidRPr="00AB4B10">
                    <w:rPr>
                      <w:rFonts w:ascii="Arial" w:eastAsia="Calibri" w:hAnsi="Arial" w:cs="Arial"/>
                      <w:color w:val="000000"/>
                      <w:sz w:val="16"/>
                      <w:szCs w:val="16"/>
                      <w:u w:val="single"/>
                      <w:bdr w:val="none" w:sz="0" w:space="0" w:color="auto" w:frame="1"/>
                      <w:shd w:val="clear" w:color="auto" w:fill="BFBFBF"/>
                    </w:rPr>
                    <w:instrText xml:space="preserve"> FORMTEXT </w:instrText>
                  </w:r>
                  <w:r w:rsidRPr="00AB4B10">
                    <w:rPr>
                      <w:rFonts w:ascii="Arial" w:eastAsia="Calibri" w:hAnsi="Arial" w:cs="Arial"/>
                      <w:color w:val="000000"/>
                      <w:sz w:val="16"/>
                      <w:szCs w:val="16"/>
                      <w:u w:val="single"/>
                      <w:bdr w:val="none" w:sz="0" w:space="0" w:color="auto" w:frame="1"/>
                      <w:shd w:val="clear" w:color="auto" w:fill="BFBFBF"/>
                    </w:rPr>
                  </w:r>
                  <w:r w:rsidRPr="00AB4B10">
                    <w:rPr>
                      <w:rFonts w:ascii="Arial" w:eastAsia="Calibri" w:hAnsi="Arial" w:cs="Arial"/>
                      <w:color w:val="000000"/>
                      <w:sz w:val="16"/>
                      <w:szCs w:val="16"/>
                      <w:u w:val="single"/>
                      <w:bdr w:val="none" w:sz="0" w:space="0" w:color="auto" w:frame="1"/>
                      <w:shd w:val="clear" w:color="auto" w:fill="BFBFBF"/>
                    </w:rPr>
                    <w:fldChar w:fldCharType="separate"/>
                  </w:r>
                  <w:r w:rsidRPr="00AB4B10">
                    <w:rPr>
                      <w:rFonts w:ascii="Arial" w:eastAsia="Calibri" w:hAnsi="Arial" w:cs="Arial"/>
                      <w:noProof/>
                      <w:color w:val="000000"/>
                      <w:sz w:val="16"/>
                      <w:szCs w:val="16"/>
                      <w:u w:val="single"/>
                      <w:bdr w:val="none" w:sz="0" w:space="0" w:color="auto" w:frame="1"/>
                      <w:shd w:val="clear" w:color="auto" w:fill="BFBFBF"/>
                    </w:rPr>
                    <w:t>______________</w:t>
                  </w:r>
                  <w:r w:rsidRPr="00AB4B10">
                    <w:rPr>
                      <w:rFonts w:ascii="Arial" w:eastAsia="Calibri" w:hAnsi="Arial" w:cs="Arial"/>
                      <w:color w:val="000000"/>
                      <w:sz w:val="16"/>
                      <w:szCs w:val="16"/>
                      <w:u w:val="single"/>
                      <w:bdr w:val="none" w:sz="0" w:space="0" w:color="auto" w:frame="1"/>
                      <w:shd w:val="clear" w:color="auto" w:fill="BFBFBF"/>
                    </w:rPr>
                    <w:fldChar w:fldCharType="end"/>
                  </w:r>
                </w:p>
              </w:tc>
            </w:tr>
          </w:tbl>
          <w:p w14:paraId="2A63230E" w14:textId="77777777" w:rsidR="00925A67" w:rsidRPr="006F7020" w:rsidRDefault="00925A67" w:rsidP="006F7020">
            <w:pPr>
              <w:tabs>
                <w:tab w:val="left" w:pos="1175"/>
              </w:tabs>
              <w:contextualSpacing/>
              <w:rPr>
                <w:rFonts w:ascii="Arial" w:eastAsia="Calibri" w:hAnsi="Arial" w:cs="Arial"/>
                <w:b/>
                <w:sz w:val="16"/>
                <w:szCs w:val="16"/>
              </w:rPr>
            </w:pPr>
          </w:p>
        </w:tc>
      </w:tr>
    </w:tbl>
    <w:p w14:paraId="3918CA3C" w14:textId="77777777" w:rsidR="00CF6DBB" w:rsidRDefault="00D95291" w:rsidP="00270F89">
      <w:pPr>
        <w:jc w:val="center"/>
        <w:rPr>
          <w:rFonts w:ascii="Arial" w:hAnsi="Arial" w:cs="Arial"/>
          <w:b/>
          <w:bCs/>
          <w:iCs/>
          <w:sz w:val="16"/>
          <w:szCs w:val="16"/>
          <w:u w:val="single"/>
        </w:rPr>
      </w:pPr>
      <w:r>
        <w:rPr>
          <w:rFonts w:ascii="Arial" w:hAnsi="Arial" w:cs="Arial"/>
          <w:b/>
          <w:bCs/>
          <w:iCs/>
          <w:sz w:val="16"/>
          <w:szCs w:val="16"/>
          <w:u w:val="single"/>
        </w:rPr>
        <w:br w:type="page"/>
      </w:r>
    </w:p>
    <w:p w14:paraId="07132316" w14:textId="77777777" w:rsidR="00CF6DBB" w:rsidRDefault="00CF6DBB" w:rsidP="00CF6DBB">
      <w:pPr>
        <w:jc w:val="center"/>
        <w:rPr>
          <w:rFonts w:ascii="Arial" w:eastAsia="Calibri" w:hAnsi="Arial" w:cs="Arial"/>
          <w:b/>
          <w:bCs/>
          <w:sz w:val="21"/>
          <w:szCs w:val="21"/>
        </w:rPr>
      </w:pPr>
      <w:r>
        <w:rPr>
          <w:rFonts w:ascii="Arial" w:eastAsia="Calibri" w:hAnsi="Arial" w:cs="Arial"/>
          <w:b/>
          <w:bCs/>
          <w:sz w:val="21"/>
          <w:szCs w:val="21"/>
        </w:rPr>
        <w:lastRenderedPageBreak/>
        <w:t>SUBCONTRACTING PLAN</w:t>
      </w:r>
    </w:p>
    <w:p w14:paraId="0435BAD1" w14:textId="77777777" w:rsidR="00CF6DBB" w:rsidRDefault="00CF6DBB" w:rsidP="00270F89">
      <w:pPr>
        <w:jc w:val="center"/>
        <w:rPr>
          <w:rFonts w:ascii="Arial" w:hAnsi="Arial" w:cs="Arial"/>
          <w:b/>
          <w:bCs/>
          <w:iCs/>
          <w:sz w:val="16"/>
          <w:szCs w:val="16"/>
          <w:u w:val="single"/>
        </w:rPr>
      </w:pPr>
    </w:p>
    <w:p w14:paraId="1C4CA3C4" w14:textId="77777777" w:rsidR="00270F89" w:rsidRDefault="00270F89" w:rsidP="00270F89">
      <w:pPr>
        <w:jc w:val="center"/>
        <w:rPr>
          <w:rFonts w:ascii="Arial" w:hAnsi="Arial" w:cs="Arial"/>
          <w:b/>
          <w:bCs/>
          <w:iCs/>
          <w:sz w:val="16"/>
          <w:szCs w:val="16"/>
          <w:u w:val="single"/>
        </w:rPr>
      </w:pPr>
      <w:r w:rsidRPr="004C7A6D">
        <w:rPr>
          <w:rFonts w:ascii="Arial" w:hAnsi="Arial" w:cs="Arial"/>
          <w:b/>
          <w:bCs/>
          <w:iCs/>
          <w:sz w:val="16"/>
          <w:szCs w:val="16"/>
          <w:u w:val="single"/>
        </w:rPr>
        <w:t>BENEFICIARY ATTESTATION</w:t>
      </w:r>
    </w:p>
    <w:p w14:paraId="433366C0" w14:textId="77777777" w:rsidR="00270F89" w:rsidRDefault="00270F89" w:rsidP="00270F89">
      <w:pPr>
        <w:jc w:val="center"/>
        <w:rPr>
          <w:rFonts w:ascii="Arial" w:hAnsi="Arial" w:cs="Arial"/>
          <w:i/>
          <w:sz w:val="16"/>
          <w:szCs w:val="16"/>
        </w:rPr>
      </w:pPr>
    </w:p>
    <w:p w14:paraId="25F9B7B5" w14:textId="77777777" w:rsidR="00FA351D" w:rsidRPr="00FA351D" w:rsidRDefault="00270F89" w:rsidP="00CE1CE9">
      <w:pPr>
        <w:pStyle w:val="pf0"/>
        <w:jc w:val="both"/>
        <w:rPr>
          <w:rFonts w:ascii="Arial" w:hAnsi="Arial" w:cs="Arial"/>
          <w:sz w:val="20"/>
          <w:szCs w:val="20"/>
        </w:rPr>
      </w:pPr>
      <w:r w:rsidRPr="00735D6D">
        <w:rPr>
          <w:rFonts w:ascii="Arial" w:hAnsi="Arial" w:cs="Arial"/>
          <w:iCs/>
          <w:sz w:val="20"/>
          <w:szCs w:val="20"/>
        </w:rPr>
        <w:t>I declare, certify, verify, attest</w:t>
      </w:r>
      <w:r w:rsidR="00AA6ABF" w:rsidRPr="00735D6D">
        <w:rPr>
          <w:rFonts w:ascii="Arial" w:hAnsi="Arial" w:cs="Arial"/>
          <w:iCs/>
          <w:sz w:val="20"/>
          <w:szCs w:val="20"/>
        </w:rPr>
        <w:t>,</w:t>
      </w:r>
      <w:r w:rsidRPr="00735D6D">
        <w:rPr>
          <w:rFonts w:ascii="Arial" w:hAnsi="Arial" w:cs="Arial"/>
          <w:iCs/>
          <w:sz w:val="20"/>
          <w:szCs w:val="20"/>
        </w:rPr>
        <w:t xml:space="preserve"> </w:t>
      </w:r>
      <w:r w:rsidR="00D13E26">
        <w:rPr>
          <w:rFonts w:ascii="Arial" w:hAnsi="Arial" w:cs="Arial"/>
          <w:iCs/>
          <w:sz w:val="20"/>
          <w:szCs w:val="20"/>
        </w:rPr>
        <w:t>and</w:t>
      </w:r>
      <w:r w:rsidRPr="00735D6D">
        <w:rPr>
          <w:rFonts w:ascii="Arial" w:hAnsi="Arial" w:cs="Arial"/>
          <w:iCs/>
          <w:sz w:val="20"/>
          <w:szCs w:val="20"/>
        </w:rPr>
        <w:t xml:space="preserve"> state under penalty of perjury that the information provided above is true and correct to the best of my knowledge and belief. </w:t>
      </w:r>
      <w:r w:rsidR="00D13E26">
        <w:rPr>
          <w:rFonts w:ascii="Arial" w:hAnsi="Arial" w:cs="Arial"/>
          <w:iCs/>
          <w:sz w:val="20"/>
          <w:szCs w:val="20"/>
        </w:rPr>
        <w:t>P</w:t>
      </w:r>
      <w:r w:rsidRPr="00735D6D">
        <w:rPr>
          <w:rFonts w:ascii="Arial" w:hAnsi="Arial" w:cs="Arial"/>
          <w:iCs/>
          <w:sz w:val="20"/>
          <w:szCs w:val="20"/>
        </w:rPr>
        <w:t xml:space="preserve">ursuant to D.C. Official Code § 22-2402, </w:t>
      </w:r>
      <w:r w:rsidR="00D13E26">
        <w:rPr>
          <w:rFonts w:ascii="Arial" w:hAnsi="Arial" w:cs="Arial"/>
          <w:iCs/>
          <w:sz w:val="20"/>
          <w:szCs w:val="20"/>
        </w:rPr>
        <w:t xml:space="preserve">I understand that </w:t>
      </w:r>
      <w:r w:rsidRPr="00735D6D">
        <w:rPr>
          <w:rFonts w:ascii="Arial" w:hAnsi="Arial" w:cs="Arial"/>
          <w:iCs/>
          <w:sz w:val="20"/>
          <w:szCs w:val="20"/>
        </w:rPr>
        <w:t xml:space="preserve">a person convicted of perjury shall be fined not more than $5,000 or imprisoned for not more than 10 years, or both. I understand that any false or fraudulent statement </w:t>
      </w:r>
      <w:r w:rsidR="00D13E26">
        <w:rPr>
          <w:rFonts w:ascii="Arial" w:hAnsi="Arial" w:cs="Arial"/>
          <w:iCs/>
          <w:sz w:val="20"/>
          <w:szCs w:val="20"/>
        </w:rPr>
        <w:t>that I provide or assert</w:t>
      </w:r>
      <w:r w:rsidRPr="00735D6D">
        <w:rPr>
          <w:rFonts w:ascii="Arial" w:hAnsi="Arial" w:cs="Arial"/>
          <w:iCs/>
          <w:sz w:val="20"/>
          <w:szCs w:val="20"/>
        </w:rPr>
        <w:t xml:space="preserve"> may be grounds for revocation of my CBE registration pursuant to D.C. Official Code § 2-218.63. Further, </w:t>
      </w:r>
      <w:r w:rsidR="00FA351D">
        <w:rPr>
          <w:rFonts w:ascii="Arial" w:hAnsi="Arial" w:cs="Arial"/>
          <w:iCs/>
          <w:sz w:val="20"/>
          <w:szCs w:val="20"/>
        </w:rPr>
        <w:t xml:space="preserve">a </w:t>
      </w:r>
      <w:r w:rsidR="003D24D7">
        <w:rPr>
          <w:rFonts w:ascii="Arial" w:hAnsi="Arial" w:cs="Arial"/>
          <w:iCs/>
          <w:sz w:val="20"/>
          <w:szCs w:val="20"/>
        </w:rPr>
        <w:t xml:space="preserve">Beneficiary </w:t>
      </w:r>
      <w:r w:rsidR="003D24D7" w:rsidRPr="00735D6D">
        <w:rPr>
          <w:rFonts w:ascii="Arial" w:hAnsi="Arial" w:cs="Arial"/>
          <w:iCs/>
          <w:sz w:val="20"/>
          <w:szCs w:val="20"/>
        </w:rPr>
        <w:t>that</w:t>
      </w:r>
      <w:r w:rsidRPr="00735D6D">
        <w:rPr>
          <w:rFonts w:ascii="Arial" w:hAnsi="Arial" w:cs="Arial"/>
          <w:iCs/>
          <w:sz w:val="20"/>
          <w:szCs w:val="20"/>
        </w:rPr>
        <w:t xml:space="preserve"> fails to comply with the requirements of the Small and Certified Business Enterprise Development and Assistance Amendment Act of 20</w:t>
      </w:r>
      <w:r w:rsidR="00D13E26">
        <w:rPr>
          <w:rFonts w:ascii="Arial" w:hAnsi="Arial" w:cs="Arial"/>
          <w:iCs/>
          <w:sz w:val="20"/>
          <w:szCs w:val="20"/>
        </w:rPr>
        <w:t>05, as amended,</w:t>
      </w:r>
      <w:r w:rsidRPr="00735D6D">
        <w:rPr>
          <w:rFonts w:ascii="Arial" w:hAnsi="Arial" w:cs="Arial"/>
          <w:iCs/>
          <w:sz w:val="20"/>
          <w:szCs w:val="20"/>
        </w:rPr>
        <w:t xml:space="preserve"> (D.C. Law 20-108) (the “Act”), shall be subject to penalties as outlined in the Act</w:t>
      </w:r>
      <w:r w:rsidRPr="00FA351D">
        <w:rPr>
          <w:rFonts w:ascii="Arial" w:hAnsi="Arial" w:cs="Arial"/>
          <w:iCs/>
          <w:sz w:val="20"/>
          <w:szCs w:val="20"/>
        </w:rPr>
        <w:t>.</w:t>
      </w:r>
      <w:r w:rsidR="00B47586" w:rsidRPr="00FA351D">
        <w:rPr>
          <w:rFonts w:ascii="Arial" w:hAnsi="Arial" w:cs="Arial"/>
          <w:iCs/>
          <w:sz w:val="20"/>
          <w:szCs w:val="20"/>
        </w:rPr>
        <w:t xml:space="preserve"> </w:t>
      </w:r>
      <w:r w:rsidR="00FA351D" w:rsidRPr="00FA351D">
        <w:rPr>
          <w:rStyle w:val="cf01"/>
          <w:rFonts w:ascii="Arial" w:hAnsi="Arial" w:cs="Arial"/>
          <w:sz w:val="20"/>
          <w:szCs w:val="20"/>
        </w:rPr>
        <w:t xml:space="preserve">The </w:t>
      </w:r>
      <w:r w:rsidR="00FA351D">
        <w:rPr>
          <w:rStyle w:val="cf01"/>
          <w:rFonts w:ascii="Arial" w:hAnsi="Arial" w:cs="Arial"/>
          <w:sz w:val="20"/>
          <w:szCs w:val="20"/>
        </w:rPr>
        <w:t>Beneficiary</w:t>
      </w:r>
      <w:r w:rsidR="00FA351D" w:rsidRPr="00FA351D">
        <w:rPr>
          <w:rStyle w:val="cf01"/>
          <w:rFonts w:ascii="Arial" w:hAnsi="Arial" w:cs="Arial"/>
          <w:sz w:val="20"/>
          <w:szCs w:val="20"/>
        </w:rPr>
        <w:t xml:space="preserve"> agrees to cooperate in any studies or surveys that may be required by the Contracting Officer, and to submit periodic reports as required by D.C. Code § 2-218.46, to allow the District to determine the extent of compliance by the </w:t>
      </w:r>
      <w:r w:rsidR="00FA351D">
        <w:rPr>
          <w:rStyle w:val="cf01"/>
          <w:rFonts w:ascii="Arial" w:hAnsi="Arial" w:cs="Arial"/>
          <w:sz w:val="20"/>
          <w:szCs w:val="20"/>
        </w:rPr>
        <w:t>Beneficiary</w:t>
      </w:r>
      <w:r w:rsidR="00FA351D" w:rsidRPr="00FA351D">
        <w:rPr>
          <w:rStyle w:val="cf01"/>
          <w:rFonts w:ascii="Arial" w:hAnsi="Arial" w:cs="Arial"/>
          <w:sz w:val="20"/>
          <w:szCs w:val="20"/>
        </w:rPr>
        <w:t xml:space="preserve"> with this Subcontracting Plan. The </w:t>
      </w:r>
      <w:r w:rsidR="00FA351D">
        <w:rPr>
          <w:rStyle w:val="cf01"/>
          <w:rFonts w:ascii="Arial" w:hAnsi="Arial" w:cs="Arial"/>
          <w:sz w:val="20"/>
          <w:szCs w:val="20"/>
        </w:rPr>
        <w:t>Beneficiary</w:t>
      </w:r>
      <w:r w:rsidR="00FA351D" w:rsidRPr="00FA351D">
        <w:rPr>
          <w:rStyle w:val="cf01"/>
          <w:rFonts w:ascii="Arial" w:hAnsi="Arial" w:cs="Arial"/>
          <w:sz w:val="20"/>
          <w:szCs w:val="20"/>
        </w:rPr>
        <w:t xml:space="preserve"> will maintain records to demonstrate procedures adopted to comply with the requirements set forth in this Subcontracting Plan, and the </w:t>
      </w:r>
      <w:r w:rsidR="00E5291E">
        <w:rPr>
          <w:rStyle w:val="cf01"/>
          <w:rFonts w:ascii="Arial" w:hAnsi="Arial" w:cs="Arial"/>
          <w:sz w:val="20"/>
          <w:szCs w:val="20"/>
        </w:rPr>
        <w:t>Beneficiary</w:t>
      </w:r>
      <w:r w:rsidR="00FA351D" w:rsidRPr="00FA351D">
        <w:rPr>
          <w:rStyle w:val="cf01"/>
          <w:rFonts w:ascii="Arial" w:hAnsi="Arial" w:cs="Arial"/>
          <w:sz w:val="20"/>
          <w:szCs w:val="20"/>
        </w:rPr>
        <w:t xml:space="preserve"> will make such records available for review upon the District’s Request.</w:t>
      </w:r>
    </w:p>
    <w:p w14:paraId="78095A11" w14:textId="77777777" w:rsidR="00270F89" w:rsidRPr="00735D6D" w:rsidRDefault="00270F89" w:rsidP="00270F89">
      <w:pPr>
        <w:ind w:left="-540"/>
        <w:jc w:val="both"/>
        <w:rPr>
          <w:rFonts w:ascii="Arial" w:hAnsi="Arial" w:cs="Arial"/>
          <w:iCs/>
          <w:sz w:val="20"/>
          <w:szCs w:val="20"/>
        </w:rPr>
      </w:pPr>
    </w:p>
    <w:tbl>
      <w:tblPr>
        <w:tblW w:w="0" w:type="auto"/>
        <w:tblInd w:w="-310" w:type="dxa"/>
        <w:tblLook w:val="04A0" w:firstRow="1" w:lastRow="0" w:firstColumn="1" w:lastColumn="0" w:noHBand="0" w:noVBand="1"/>
      </w:tblPr>
      <w:tblGrid>
        <w:gridCol w:w="4883"/>
        <w:gridCol w:w="4337"/>
      </w:tblGrid>
      <w:tr w:rsidR="00270F89" w:rsidRPr="006F7020" w14:paraId="3B345ACA" w14:textId="77777777" w:rsidTr="008F48E3">
        <w:trPr>
          <w:trHeight w:val="288"/>
        </w:trPr>
        <w:tc>
          <w:tcPr>
            <w:tcW w:w="4883" w:type="dxa"/>
            <w:vAlign w:val="center"/>
          </w:tcPr>
          <w:p w14:paraId="19D12AAD" w14:textId="77777777" w:rsidR="00270F89" w:rsidRPr="006F7020" w:rsidRDefault="00270F89" w:rsidP="006F7020">
            <w:pPr>
              <w:tabs>
                <w:tab w:val="left" w:pos="1175"/>
              </w:tabs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PRINT NAME: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4337" w:type="dxa"/>
            <w:vAlign w:val="center"/>
          </w:tcPr>
          <w:p w14:paraId="085EE2ED" w14:textId="77777777" w:rsidR="00270F89" w:rsidRPr="006F7020" w:rsidRDefault="00270F89" w:rsidP="006F7020">
            <w:pPr>
              <w:tabs>
                <w:tab w:val="left" w:pos="1175"/>
              </w:tabs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SIGNATURE: </w:t>
            </w:r>
            <w:r w:rsidR="007F3D2F"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="007F3D2F"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="007F3D2F"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="007F3D2F"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="007F3D2F"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____________________________</w:t>
            </w:r>
            <w:r w:rsidR="007F3D2F"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</w:tr>
      <w:tr w:rsidR="00270F89" w:rsidRPr="006F7020" w14:paraId="26BF9397" w14:textId="77777777" w:rsidTr="008F48E3">
        <w:trPr>
          <w:trHeight w:val="288"/>
        </w:trPr>
        <w:tc>
          <w:tcPr>
            <w:tcW w:w="4883" w:type="dxa"/>
            <w:vAlign w:val="center"/>
          </w:tcPr>
          <w:p w14:paraId="628BD62A" w14:textId="77777777" w:rsidR="008F48E3" w:rsidRDefault="008F48E3" w:rsidP="006F7020">
            <w:pPr>
              <w:tabs>
                <w:tab w:val="left" w:pos="1175"/>
              </w:tabs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</w:p>
          <w:p w14:paraId="29A400D8" w14:textId="77777777" w:rsidR="00270F89" w:rsidRPr="006F7020" w:rsidRDefault="00270F89" w:rsidP="006F7020">
            <w:pPr>
              <w:tabs>
                <w:tab w:val="left" w:pos="1175"/>
              </w:tabs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JOB TITLE: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4337" w:type="dxa"/>
            <w:vAlign w:val="center"/>
          </w:tcPr>
          <w:p w14:paraId="13C1346A" w14:textId="77777777" w:rsidR="008F48E3" w:rsidRDefault="008F48E3" w:rsidP="006F7020">
            <w:pPr>
              <w:tabs>
                <w:tab w:val="left" w:pos="1175"/>
              </w:tabs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</w:p>
          <w:p w14:paraId="76048718" w14:textId="77777777" w:rsidR="00270F89" w:rsidRPr="006F7020" w:rsidRDefault="00270F89" w:rsidP="006F7020">
            <w:pPr>
              <w:tabs>
                <w:tab w:val="left" w:pos="1175"/>
              </w:tabs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DATE: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</w:tr>
    </w:tbl>
    <w:p w14:paraId="1E8DC2AD" w14:textId="77777777" w:rsidR="00270F89" w:rsidRDefault="00270F89">
      <w:pPr>
        <w:rPr>
          <w:rFonts w:ascii="Arial" w:eastAsia="Calibri" w:hAnsi="Arial" w:cs="Arial"/>
          <w:b/>
          <w:sz w:val="18"/>
          <w:szCs w:val="18"/>
        </w:rPr>
      </w:pPr>
    </w:p>
    <w:p w14:paraId="3F7230E1" w14:textId="77777777" w:rsidR="00270F89" w:rsidRDefault="00270F89">
      <w:pPr>
        <w:rPr>
          <w:rFonts w:ascii="Arial" w:eastAsia="Calibri" w:hAnsi="Arial" w:cs="Arial"/>
          <w:b/>
          <w:sz w:val="18"/>
          <w:szCs w:val="18"/>
        </w:rPr>
      </w:pPr>
    </w:p>
    <w:p w14:paraId="1AC9ECE6" w14:textId="77777777" w:rsidR="006C15CB" w:rsidRPr="004136CF" w:rsidRDefault="006C15CB" w:rsidP="006C15CB">
      <w:pPr>
        <w:spacing w:after="200"/>
        <w:contextualSpacing/>
        <w:rPr>
          <w:rFonts w:ascii="Arial" w:eastAsia="Calibri" w:hAnsi="Arial" w:cs="Arial"/>
          <w:b/>
          <w:sz w:val="21"/>
          <w:szCs w:val="21"/>
        </w:rPr>
      </w:pPr>
    </w:p>
    <w:p w14:paraId="4F920021" w14:textId="77777777" w:rsidR="00B16389" w:rsidRDefault="00CF6DBB" w:rsidP="008F48E3">
      <w:pPr>
        <w:spacing w:after="200"/>
        <w:ind w:hanging="720"/>
        <w:contextualSpacing/>
        <w:rPr>
          <w:rFonts w:ascii="Arial" w:eastAsia="Calibri" w:hAnsi="Arial" w:cs="Arial"/>
          <w:b/>
          <w:sz w:val="21"/>
          <w:szCs w:val="21"/>
        </w:rPr>
      </w:pPr>
      <w:r>
        <w:rPr>
          <w:rFonts w:ascii="Arial" w:eastAsia="Calibri" w:hAnsi="Arial" w:cs="Arial"/>
          <w:b/>
          <w:sz w:val="21"/>
          <w:szCs w:val="21"/>
        </w:rPr>
        <w:t xml:space="preserve">SECTION </w:t>
      </w:r>
      <w:r w:rsidR="00AA6ABF">
        <w:rPr>
          <w:rFonts w:ascii="Arial" w:eastAsia="Calibri" w:hAnsi="Arial" w:cs="Arial"/>
          <w:b/>
          <w:sz w:val="21"/>
          <w:szCs w:val="21"/>
        </w:rPr>
        <w:t>2.</w:t>
      </w:r>
      <w:r>
        <w:rPr>
          <w:rFonts w:ascii="Arial" w:eastAsia="Calibri" w:hAnsi="Arial" w:cs="Arial"/>
          <w:b/>
          <w:sz w:val="21"/>
          <w:szCs w:val="21"/>
        </w:rPr>
        <w:t xml:space="preserve"> </w:t>
      </w:r>
      <w:r w:rsidR="00F802F8" w:rsidRPr="004136CF">
        <w:rPr>
          <w:rFonts w:ascii="Arial" w:eastAsia="Calibri" w:hAnsi="Arial" w:cs="Arial"/>
          <w:b/>
          <w:sz w:val="21"/>
          <w:szCs w:val="21"/>
        </w:rPr>
        <w:t xml:space="preserve">SBE/CBE </w:t>
      </w:r>
      <w:r w:rsidR="00A422BA" w:rsidRPr="004136CF">
        <w:rPr>
          <w:rFonts w:ascii="Arial" w:eastAsia="Calibri" w:hAnsi="Arial" w:cs="Arial"/>
          <w:b/>
          <w:sz w:val="21"/>
          <w:szCs w:val="21"/>
        </w:rPr>
        <w:t>SUBCONTRACTORS (FOR EACH TIER):</w:t>
      </w:r>
    </w:p>
    <w:p w14:paraId="2F1BE441" w14:textId="77777777" w:rsidR="00453AE0" w:rsidRDefault="00453AE0">
      <w:pPr>
        <w:rPr>
          <w:rFonts w:ascii="Arial" w:eastAsia="Calibri" w:hAnsi="Arial" w:cs="Arial"/>
          <w:b/>
          <w:sz w:val="21"/>
          <w:szCs w:val="21"/>
        </w:rPr>
      </w:pPr>
    </w:p>
    <w:tbl>
      <w:tblPr>
        <w:tblW w:w="10833" w:type="dxa"/>
        <w:tblInd w:w="-10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07"/>
        <w:gridCol w:w="361"/>
        <w:gridCol w:w="1618"/>
        <w:gridCol w:w="272"/>
        <w:gridCol w:w="1637"/>
        <w:gridCol w:w="2609"/>
        <w:gridCol w:w="1640"/>
        <w:gridCol w:w="789"/>
      </w:tblGrid>
      <w:tr w:rsidR="00394641" w:rsidRPr="006F7020" w14:paraId="45B2E6F3" w14:textId="77777777" w:rsidTr="00D617B0">
        <w:tc>
          <w:tcPr>
            <w:tcW w:w="2268" w:type="dxa"/>
            <w:gridSpan w:val="2"/>
            <w:shd w:val="clear" w:color="auto" w:fill="FABF8F"/>
            <w:vAlign w:val="center"/>
          </w:tcPr>
          <w:p w14:paraId="5C106B87" w14:textId="77777777" w:rsidR="00E0493E" w:rsidRPr="006F7020" w:rsidRDefault="00E0493E" w:rsidP="006F7020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bookmarkStart w:id="8" w:name="_Hlk128744101"/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 xml:space="preserve">CBE Subcontractor </w:t>
            </w:r>
          </w:p>
          <w:p w14:paraId="7CF9F2AE" w14:textId="77777777" w:rsidR="00E0493E" w:rsidRPr="006F7020" w:rsidRDefault="00E0493E" w:rsidP="006F7020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Company Name</w:t>
            </w:r>
          </w:p>
        </w:tc>
        <w:tc>
          <w:tcPr>
            <w:tcW w:w="1890" w:type="dxa"/>
            <w:gridSpan w:val="2"/>
            <w:shd w:val="clear" w:color="auto" w:fill="FABF8F"/>
            <w:vAlign w:val="center"/>
          </w:tcPr>
          <w:p w14:paraId="1BDFF8D8" w14:textId="77777777" w:rsidR="00E0493E" w:rsidRPr="006F7020" w:rsidRDefault="00E0493E" w:rsidP="006F7020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Address</w:t>
            </w:r>
          </w:p>
        </w:tc>
        <w:tc>
          <w:tcPr>
            <w:tcW w:w="1637" w:type="dxa"/>
            <w:shd w:val="clear" w:color="auto" w:fill="FABF8F"/>
            <w:vAlign w:val="center"/>
          </w:tcPr>
          <w:p w14:paraId="7A5A4537" w14:textId="77777777" w:rsidR="00E0493E" w:rsidRPr="006F7020" w:rsidRDefault="00E0493E" w:rsidP="006F7020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Certification No.</w:t>
            </w:r>
          </w:p>
        </w:tc>
        <w:tc>
          <w:tcPr>
            <w:tcW w:w="2609" w:type="dxa"/>
            <w:shd w:val="clear" w:color="auto" w:fill="FABF8F"/>
            <w:vAlign w:val="center"/>
          </w:tcPr>
          <w:p w14:paraId="741E4B82" w14:textId="77777777" w:rsidR="00E0493E" w:rsidRPr="006F7020" w:rsidRDefault="00E0493E" w:rsidP="006F7020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Price to be paid to the CBE Subcontractor</w:t>
            </w:r>
          </w:p>
        </w:tc>
        <w:tc>
          <w:tcPr>
            <w:tcW w:w="2429" w:type="dxa"/>
            <w:gridSpan w:val="2"/>
            <w:shd w:val="clear" w:color="auto" w:fill="FABF8F"/>
            <w:vAlign w:val="center"/>
          </w:tcPr>
          <w:p w14:paraId="4943B63C" w14:textId="77777777" w:rsidR="00E0493E" w:rsidRPr="006F7020" w:rsidRDefault="00E0493E" w:rsidP="006F7020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Description of subcontract scope of work to be performed that shall be for a commercially useful function by the CBE</w:t>
            </w:r>
          </w:p>
        </w:tc>
      </w:tr>
      <w:tr w:rsidR="00394641" w:rsidRPr="006F7020" w14:paraId="2AF9A718" w14:textId="77777777" w:rsidTr="00D617B0">
        <w:trPr>
          <w:trHeight w:val="1160"/>
        </w:trPr>
        <w:tc>
          <w:tcPr>
            <w:tcW w:w="2268" w:type="dxa"/>
            <w:gridSpan w:val="2"/>
            <w:vAlign w:val="center"/>
          </w:tcPr>
          <w:p w14:paraId="7B52D93B" w14:textId="77777777" w:rsidR="00E0493E" w:rsidRPr="006F7020" w:rsidRDefault="00E0493E" w:rsidP="003C0D08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__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890" w:type="dxa"/>
            <w:gridSpan w:val="2"/>
            <w:vAlign w:val="center"/>
          </w:tcPr>
          <w:p w14:paraId="3464AE49" w14:textId="77777777" w:rsidR="00E0493E" w:rsidRPr="006F7020" w:rsidRDefault="00E0493E" w:rsidP="003C0D08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637" w:type="dxa"/>
            <w:vAlign w:val="center"/>
          </w:tcPr>
          <w:p w14:paraId="157EF81F" w14:textId="77777777" w:rsidR="00E0493E" w:rsidRPr="006F7020" w:rsidRDefault="00E0493E" w:rsidP="003C0D08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____"/>
                    <w:listEntry w:val="1st"/>
                    <w:listEntry w:val="2nd"/>
                    <w:listEntry w:val="3rd"/>
                    <w:listEntry w:val="4th"/>
                    <w:listEntry w:val="5th"/>
                    <w:listEntry w:val="6th"/>
                  </w:ddLis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FORMDROPDOWN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2609" w:type="dxa"/>
            <w:vAlign w:val="center"/>
          </w:tcPr>
          <w:p w14:paraId="43016952" w14:textId="77777777" w:rsidR="00E0493E" w:rsidRPr="006F7020" w:rsidRDefault="00593B3D" w:rsidP="00D9524F">
            <w:pPr>
              <w:tabs>
                <w:tab w:val="left" w:pos="1175"/>
              </w:tabs>
              <w:contextualSpacing/>
              <w:jc w:val="center"/>
              <w:rPr>
                <w:rFonts w:ascii="Arial" w:eastAsia="Calibri" w:hAnsi="Arial" w:cs="Arial"/>
                <w:sz w:val="16"/>
                <w:szCs w:val="16"/>
                <w:u w:val="single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2429" w:type="dxa"/>
            <w:gridSpan w:val="2"/>
            <w:vAlign w:val="center"/>
          </w:tcPr>
          <w:p w14:paraId="28324123" w14:textId="77777777" w:rsidR="00E0493E" w:rsidRPr="006F7020" w:rsidRDefault="00E0493E" w:rsidP="006F7020">
            <w:pPr>
              <w:contextualSpacing/>
              <w:jc w:val="center"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0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</w:tr>
      <w:tr w:rsidR="00394641" w:rsidRPr="006F7020" w14:paraId="6748E085" w14:textId="77777777" w:rsidTr="007B2B74">
        <w:trPr>
          <w:trHeight w:val="491"/>
        </w:trPr>
        <w:tc>
          <w:tcPr>
            <w:tcW w:w="5795" w:type="dxa"/>
            <w:gridSpan w:val="5"/>
            <w:shd w:val="clear" w:color="auto" w:fill="BFBFBF"/>
            <w:vAlign w:val="center"/>
          </w:tcPr>
          <w:p w14:paraId="468C1338" w14:textId="77777777" w:rsidR="00E0493E" w:rsidRPr="006F7020" w:rsidRDefault="00E0493E" w:rsidP="003C0D08">
            <w:pPr>
              <w:contextualSpacing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  <w:p w14:paraId="06CA1A79" w14:textId="77777777" w:rsidR="00E0493E" w:rsidRPr="006F7020" w:rsidRDefault="00E0493E" w:rsidP="003C0D08">
            <w:pPr>
              <w:contextualSpacing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CBE Point of Contact:</w:t>
            </w:r>
          </w:p>
          <w:p w14:paraId="1266403E" w14:textId="77777777" w:rsidR="00E0493E" w:rsidRPr="006F7020" w:rsidRDefault="00E0493E" w:rsidP="003C0D08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5038" w:type="dxa"/>
            <w:gridSpan w:val="3"/>
            <w:shd w:val="clear" w:color="auto" w:fill="BFBFBF"/>
            <w:vAlign w:val="center"/>
          </w:tcPr>
          <w:p w14:paraId="77BB4B69" w14:textId="77777777" w:rsidR="00E0493E" w:rsidRPr="006F7020" w:rsidRDefault="00E0493E" w:rsidP="003C0D08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CBE Subcontractor Self-Performance Indicator:</w:t>
            </w:r>
          </w:p>
        </w:tc>
      </w:tr>
      <w:tr w:rsidR="00E0493E" w:rsidRPr="006F7020" w14:paraId="4A0EFF3B" w14:textId="77777777" w:rsidTr="007B2B74">
        <w:trPr>
          <w:trHeight w:val="320"/>
        </w:trPr>
        <w:tc>
          <w:tcPr>
            <w:tcW w:w="5795" w:type="dxa"/>
            <w:gridSpan w:val="5"/>
            <w:vAlign w:val="center"/>
          </w:tcPr>
          <w:p w14:paraId="71DA4560" w14:textId="77777777" w:rsidR="00E0493E" w:rsidRPr="006F7020" w:rsidRDefault="00E0493E" w:rsidP="003C0D08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</w:p>
          <w:p w14:paraId="5DA465C4" w14:textId="77777777" w:rsidR="00E0493E" w:rsidRPr="006F7020" w:rsidRDefault="00E0493E" w:rsidP="003C0D08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Name: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3"/>
                  <w:enabled/>
                  <w:calcOnExit w:val="0"/>
                  <w:textInput>
                    <w:default w:val="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  <w:p w14:paraId="06E0EDA4" w14:textId="77777777" w:rsidR="00E0493E" w:rsidRPr="006F7020" w:rsidRDefault="00E0493E" w:rsidP="003C0D08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</w:p>
          <w:p w14:paraId="7E097375" w14:textId="77777777" w:rsidR="00E0493E" w:rsidRPr="006F7020" w:rsidRDefault="00E0493E" w:rsidP="003C0D08">
            <w:pPr>
              <w:contextualSpacing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Title: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4"/>
                  <w:enabled/>
                  <w:calcOnExit w:val="0"/>
                  <w:textInput>
                    <w:default w:val="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  <w:p w14:paraId="4B9F4943" w14:textId="77777777" w:rsidR="00E0493E" w:rsidRPr="006F7020" w:rsidRDefault="00E0493E" w:rsidP="003C0D08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</w:p>
          <w:p w14:paraId="38CA6FA0" w14:textId="77777777" w:rsidR="00E0493E" w:rsidRPr="006F7020" w:rsidRDefault="00E0493E" w:rsidP="003C0D08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Telephone Number: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5"/>
                  <w:enabled/>
                  <w:calcOnExit w:val="0"/>
                  <w:textInput>
                    <w:default w:val="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  <w:p w14:paraId="49291043" w14:textId="77777777" w:rsidR="00E0493E" w:rsidRPr="006F7020" w:rsidRDefault="00E0493E" w:rsidP="003C0D08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</w:p>
          <w:p w14:paraId="4761AA97" w14:textId="77777777" w:rsidR="00E0493E" w:rsidRPr="006F7020" w:rsidRDefault="00E0493E" w:rsidP="003C0D08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Email Address: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6"/>
                  <w:enabled/>
                  <w:calcOnExit w:val="0"/>
                  <w:textInput>
                    <w:default w:val="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  <w:p w14:paraId="08DA2AF1" w14:textId="77777777" w:rsidR="00E0493E" w:rsidRPr="006F7020" w:rsidRDefault="00E0493E" w:rsidP="003C0D08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</w:p>
        </w:tc>
        <w:tc>
          <w:tcPr>
            <w:tcW w:w="5038" w:type="dxa"/>
            <w:gridSpan w:val="3"/>
            <w:vAlign w:val="center"/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579"/>
            </w:tblGrid>
            <w:tr w:rsidR="00E0493E" w:rsidRPr="006F7020" w14:paraId="139B968C" w14:textId="77777777" w:rsidTr="006F7020">
              <w:tc>
                <w:tcPr>
                  <w:tcW w:w="4579" w:type="dxa"/>
                </w:tcPr>
                <w:p w14:paraId="34AE08FD" w14:textId="77777777" w:rsidR="00E0493E" w:rsidRPr="006F7020" w:rsidRDefault="00E0493E" w:rsidP="006F7020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</w:pP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fldChar w:fldCharType="begin">
                      <w:ffData>
                        <w:name w:val="Check4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instrText xml:space="preserve"> FORMCHECKBOX </w:instrText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fldChar w:fldCharType="separate"/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fldChar w:fldCharType="end"/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 xml:space="preserve"> This CBE will perform the ENTIRE subcontract with its own organization and resources. </w:t>
                  </w:r>
                </w:p>
              </w:tc>
            </w:tr>
            <w:tr w:rsidR="00E0493E" w:rsidRPr="006F7020" w14:paraId="4048ECF8" w14:textId="77777777" w:rsidTr="006F7020">
              <w:tc>
                <w:tcPr>
                  <w:tcW w:w="4579" w:type="dxa"/>
                </w:tcPr>
                <w:p w14:paraId="52EB3B05" w14:textId="77777777" w:rsidR="00E0493E" w:rsidRPr="006F7020" w:rsidRDefault="00E0493E" w:rsidP="006F7020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</w:pPr>
                  <w:r w:rsidRPr="006F7020">
                    <w:rPr>
                      <w:rFonts w:ascii="Arial" w:eastAsia="Calibri" w:hAnsi="Arial" w:cs="Arial"/>
                      <w:bCs/>
                      <w:sz w:val="22"/>
                      <w:szCs w:val="22"/>
                    </w:rPr>
                    <w:fldChar w:fldCharType="begin">
                      <w:ffData>
                        <w:name w:val="Check5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instrText xml:space="preserve"> FORMCHECKBOX </w:instrText>
                  </w:r>
                  <w:r w:rsidRPr="006F7020">
                    <w:rPr>
                      <w:rFonts w:ascii="Arial" w:eastAsia="Calibri" w:hAnsi="Arial" w:cs="Arial"/>
                      <w:bCs/>
                      <w:sz w:val="22"/>
                      <w:szCs w:val="22"/>
                    </w:rPr>
                  </w:r>
                  <w:r w:rsidRPr="006F7020">
                    <w:rPr>
                      <w:rFonts w:ascii="Arial" w:eastAsia="Calibri" w:hAnsi="Arial" w:cs="Arial"/>
                      <w:bCs/>
                      <w:sz w:val="22"/>
                      <w:szCs w:val="22"/>
                    </w:rPr>
                    <w:fldChar w:fldCharType="separate"/>
                  </w:r>
                  <w:r w:rsidRPr="006F7020">
                    <w:rPr>
                      <w:rFonts w:ascii="Arial" w:eastAsia="Calibri" w:hAnsi="Arial" w:cs="Arial"/>
                      <w:bCs/>
                      <w:sz w:val="22"/>
                      <w:szCs w:val="22"/>
                    </w:rPr>
                    <w:fldChar w:fldCharType="end"/>
                  </w:r>
                  <w:r w:rsidRPr="006F7020">
                    <w:rPr>
                      <w:rFonts w:ascii="Arial" w:eastAsia="Calibri" w:hAnsi="Arial" w:cs="Arial"/>
                      <w:bCs/>
                      <w:sz w:val="22"/>
                      <w:szCs w:val="22"/>
                    </w:rPr>
                    <w:t xml:space="preserve"> </w:t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 xml:space="preserve">This CBE will subcontract a portion of the subcontract and will perform </w:t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listEntry w:val="____"/>
                          <w:listEntry w:val="1st"/>
                          <w:listEntry w:val="2nd"/>
                          <w:listEntry w:val="3rd"/>
                          <w:listEntry w:val="4th"/>
                          <w:listEntry w:val="5th"/>
                          <w:listEntry w:val="6th"/>
                        </w:ddList>
                      </w:ffData>
                    </w:fldChar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  <w:u w:val="single"/>
                      <w:shd w:val="clear" w:color="auto" w:fill="BFBFBF"/>
                    </w:rPr>
                    <w:instrText xml:space="preserve"> FORMDROPDOWN </w:instrText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  <w:u w:val="single"/>
                      <w:shd w:val="clear" w:color="auto" w:fill="BFBFBF"/>
                    </w:rPr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separate"/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end"/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>% of the subcontract’s total dollar volume.</w:t>
                  </w:r>
                </w:p>
                <w:p w14:paraId="25441791" w14:textId="77777777" w:rsidR="00E0493E" w:rsidRPr="006F7020" w:rsidRDefault="00E0493E" w:rsidP="006F7020">
                  <w:pPr>
                    <w:tabs>
                      <w:tab w:val="left" w:pos="1175"/>
                    </w:tabs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</w:pPr>
                  <w:r w:rsidRPr="006F7020">
                    <w:rPr>
                      <w:rFonts w:ascii="Arial" w:eastAsia="Calibri" w:hAnsi="Arial" w:cs="Arial"/>
                      <w:b/>
                      <w:sz w:val="16"/>
                      <w:szCs w:val="16"/>
                      <w:u w:val="single"/>
                    </w:rPr>
                    <w:t>NOTE</w:t>
                  </w:r>
                  <w:r w:rsidRPr="006F7020">
                    <w:rPr>
                      <w:rFonts w:ascii="Arial" w:eastAsia="Calibri" w:hAnsi="Arial" w:cs="Arial"/>
                      <w:b/>
                      <w:sz w:val="16"/>
                      <w:szCs w:val="16"/>
                    </w:rPr>
                    <w:t>: If the CBE will not self-perform 100% of the subcontract, it must list each lower</w:t>
                  </w:r>
                  <w:r w:rsidR="00D13E26">
                    <w:rPr>
                      <w:rFonts w:ascii="Arial" w:eastAsia="Calibri" w:hAnsi="Arial" w:cs="Arial"/>
                      <w:b/>
                      <w:sz w:val="16"/>
                      <w:szCs w:val="16"/>
                    </w:rPr>
                    <w:t>-</w:t>
                  </w:r>
                  <w:r w:rsidRPr="006F7020">
                    <w:rPr>
                      <w:rFonts w:ascii="Arial" w:eastAsia="Calibri" w:hAnsi="Arial" w:cs="Arial"/>
                      <w:b/>
                      <w:sz w:val="16"/>
                      <w:szCs w:val="16"/>
                    </w:rPr>
                    <w:t>tier CBE subcontractor below.</w:t>
                  </w:r>
                </w:p>
              </w:tc>
            </w:tr>
          </w:tbl>
          <w:p w14:paraId="48B7B106" w14:textId="77777777" w:rsidR="00E0493E" w:rsidRPr="006F7020" w:rsidRDefault="00E0493E" w:rsidP="006F7020">
            <w:pPr>
              <w:tabs>
                <w:tab w:val="left" w:pos="1175"/>
              </w:tabs>
              <w:contextualSpacing/>
              <w:rPr>
                <w:rFonts w:ascii="Arial" w:eastAsia="Calibri" w:hAnsi="Arial" w:cs="Arial"/>
                <w:b/>
                <w:sz w:val="16"/>
                <w:szCs w:val="16"/>
              </w:rPr>
            </w:pPr>
          </w:p>
        </w:tc>
      </w:tr>
      <w:tr w:rsidR="00394641" w:rsidRPr="006F7020" w14:paraId="3002D58D" w14:textId="77777777" w:rsidTr="007B2B74">
        <w:trPr>
          <w:trHeight w:val="311"/>
        </w:trPr>
        <w:tc>
          <w:tcPr>
            <w:tcW w:w="1907" w:type="dxa"/>
            <w:shd w:val="clear" w:color="auto" w:fill="FDE9D9"/>
            <w:vAlign w:val="center"/>
          </w:tcPr>
          <w:p w14:paraId="3C626249" w14:textId="77777777" w:rsidR="00E0493E" w:rsidRPr="006F7020" w:rsidRDefault="00E0493E" w:rsidP="006F7020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LOWER TIER</w:t>
            </w:r>
          </w:p>
          <w:p w14:paraId="25615AEB" w14:textId="77777777" w:rsidR="00E0493E" w:rsidRPr="006F7020" w:rsidRDefault="00E0493E" w:rsidP="006F7020">
            <w:pPr>
              <w:contextualSpacing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CBE Subcontractor Name</w:t>
            </w:r>
          </w:p>
        </w:tc>
        <w:tc>
          <w:tcPr>
            <w:tcW w:w="1979" w:type="dxa"/>
            <w:gridSpan w:val="2"/>
            <w:shd w:val="clear" w:color="auto" w:fill="FDE9D9"/>
            <w:vAlign w:val="center"/>
          </w:tcPr>
          <w:p w14:paraId="22E9BF64" w14:textId="77777777" w:rsidR="00E0493E" w:rsidRPr="006F7020" w:rsidRDefault="00E0493E" w:rsidP="003C0D08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Address</w:t>
            </w:r>
          </w:p>
        </w:tc>
        <w:tc>
          <w:tcPr>
            <w:tcW w:w="1909" w:type="dxa"/>
            <w:gridSpan w:val="2"/>
            <w:shd w:val="clear" w:color="auto" w:fill="FDE9D9"/>
            <w:vAlign w:val="center"/>
          </w:tcPr>
          <w:p w14:paraId="7C6026E2" w14:textId="77777777" w:rsidR="00E0493E" w:rsidRPr="006F7020" w:rsidRDefault="00E0493E" w:rsidP="003C0D08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Certification No.</w:t>
            </w:r>
          </w:p>
        </w:tc>
        <w:tc>
          <w:tcPr>
            <w:tcW w:w="2609" w:type="dxa"/>
            <w:shd w:val="clear" w:color="auto" w:fill="FDE9D9"/>
            <w:vAlign w:val="center"/>
          </w:tcPr>
          <w:p w14:paraId="0FC097DA" w14:textId="77777777" w:rsidR="00E0493E" w:rsidRPr="006F7020" w:rsidRDefault="00E0493E" w:rsidP="003C0D08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Price to be paid to the CBE Subcontractor</w:t>
            </w:r>
          </w:p>
        </w:tc>
        <w:tc>
          <w:tcPr>
            <w:tcW w:w="1640" w:type="dxa"/>
            <w:shd w:val="clear" w:color="auto" w:fill="FDE9D9"/>
            <w:vAlign w:val="center"/>
          </w:tcPr>
          <w:p w14:paraId="6A8E4176" w14:textId="77777777" w:rsidR="00E0493E" w:rsidRPr="006F7020" w:rsidRDefault="00E0493E" w:rsidP="003C0D08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Description of subcontract scope of work to be performed that shall be for a commercially useful function by the CBE</w:t>
            </w:r>
          </w:p>
        </w:tc>
        <w:tc>
          <w:tcPr>
            <w:tcW w:w="789" w:type="dxa"/>
            <w:shd w:val="clear" w:color="auto" w:fill="FDE9D9"/>
            <w:vAlign w:val="center"/>
          </w:tcPr>
          <w:p w14:paraId="6E723FB4" w14:textId="77777777" w:rsidR="00E0493E" w:rsidRPr="006F7020" w:rsidRDefault="00E0493E" w:rsidP="006F7020">
            <w:pPr>
              <w:contextualSpacing/>
              <w:jc w:val="center"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 xml:space="preserve">Tier </w:t>
            </w:r>
            <w:r w:rsidRPr="006F7020">
              <w:rPr>
                <w:rFonts w:ascii="Arial" w:eastAsia="Calibri" w:hAnsi="Arial" w:cs="Arial"/>
                <w:sz w:val="16"/>
                <w:szCs w:val="16"/>
              </w:rPr>
              <w:t>(e.g., 1</w:t>
            </w:r>
            <w:r w:rsidRPr="006F7020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st</w:t>
            </w:r>
            <w:r w:rsidRPr="006F7020">
              <w:rPr>
                <w:rFonts w:ascii="Arial" w:eastAsia="Calibri" w:hAnsi="Arial" w:cs="Arial"/>
                <w:sz w:val="16"/>
                <w:szCs w:val="16"/>
              </w:rPr>
              <w:t>, 2</w:t>
            </w:r>
            <w:r w:rsidRPr="006F7020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nd</w:t>
            </w:r>
            <w:r w:rsidRPr="006F7020">
              <w:rPr>
                <w:rFonts w:ascii="Arial" w:eastAsia="Calibri" w:hAnsi="Arial" w:cs="Arial"/>
                <w:sz w:val="16"/>
                <w:szCs w:val="16"/>
              </w:rPr>
              <w:t>, 3</w:t>
            </w:r>
            <w:r w:rsidRPr="006F7020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rd</w:t>
            </w:r>
            <w:r w:rsidRPr="006F7020">
              <w:rPr>
                <w:rFonts w:ascii="Arial" w:eastAsia="Calibri" w:hAnsi="Arial" w:cs="Arial"/>
                <w:sz w:val="16"/>
                <w:szCs w:val="16"/>
              </w:rPr>
              <w:t>, 4</w:t>
            </w:r>
            <w:r w:rsidRPr="006F7020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th</w:t>
            </w:r>
            <w:r w:rsidRPr="006F7020">
              <w:rPr>
                <w:rFonts w:ascii="Arial" w:eastAsia="Calibri" w:hAnsi="Arial" w:cs="Arial"/>
                <w:sz w:val="16"/>
                <w:szCs w:val="16"/>
              </w:rPr>
              <w:t>, etc.)</w:t>
            </w:r>
          </w:p>
        </w:tc>
      </w:tr>
      <w:tr w:rsidR="00394641" w:rsidRPr="006F7020" w14:paraId="3B926F42" w14:textId="77777777" w:rsidTr="007B2B74">
        <w:trPr>
          <w:trHeight w:val="266"/>
        </w:trPr>
        <w:tc>
          <w:tcPr>
            <w:tcW w:w="1907" w:type="dxa"/>
            <w:vAlign w:val="center"/>
          </w:tcPr>
          <w:p w14:paraId="77C7511E" w14:textId="77777777" w:rsidR="00E0493E" w:rsidRPr="006F7020" w:rsidRDefault="00E0493E" w:rsidP="003C0D08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__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979" w:type="dxa"/>
            <w:gridSpan w:val="2"/>
            <w:vAlign w:val="center"/>
          </w:tcPr>
          <w:p w14:paraId="347FF65E" w14:textId="77777777" w:rsidR="00E0493E" w:rsidRPr="006F7020" w:rsidRDefault="00E0493E" w:rsidP="003C0D08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909" w:type="dxa"/>
            <w:gridSpan w:val="2"/>
            <w:vAlign w:val="center"/>
          </w:tcPr>
          <w:p w14:paraId="2C1B4167" w14:textId="77777777" w:rsidR="00E0493E" w:rsidRPr="006F7020" w:rsidRDefault="00E0493E" w:rsidP="003C0D08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____"/>
                    <w:listEntry w:val="1st"/>
                    <w:listEntry w:val="2nd"/>
                    <w:listEntry w:val="3rd"/>
                    <w:listEntry w:val="4th"/>
                    <w:listEntry w:val="5th"/>
                    <w:listEntry w:val="6th"/>
                  </w:ddLis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FORMDROPDOWN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2609" w:type="dxa"/>
            <w:vAlign w:val="center"/>
          </w:tcPr>
          <w:p w14:paraId="2CA8CA4F" w14:textId="77777777" w:rsidR="00E0493E" w:rsidRPr="006F7020" w:rsidRDefault="00D9524F" w:rsidP="00D9524F">
            <w:pPr>
              <w:contextualSpacing/>
              <w:jc w:val="center"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640" w:type="dxa"/>
            <w:vAlign w:val="center"/>
          </w:tcPr>
          <w:p w14:paraId="626613E3" w14:textId="77777777" w:rsidR="00E0493E" w:rsidRPr="006F7020" w:rsidRDefault="00E0493E" w:rsidP="003C0D08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0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789" w:type="dxa"/>
            <w:vAlign w:val="center"/>
          </w:tcPr>
          <w:p w14:paraId="0115C77B" w14:textId="77777777" w:rsidR="00E0493E" w:rsidRPr="006F7020" w:rsidRDefault="00E0493E" w:rsidP="003C0D08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____"/>
                    <w:listEntry w:val="1st"/>
                    <w:listEntry w:val="2nd"/>
                    <w:listEntry w:val="3rd"/>
                    <w:listEntry w:val="4th"/>
                    <w:listEntry w:val="5th"/>
                    <w:listEntry w:val="6th"/>
                  </w:ddLis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FORMDROPDOWN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</w:tr>
      <w:tr w:rsidR="00394641" w:rsidRPr="006F7020" w14:paraId="1A395E0B" w14:textId="77777777" w:rsidTr="007B2B74">
        <w:trPr>
          <w:trHeight w:val="266"/>
        </w:trPr>
        <w:tc>
          <w:tcPr>
            <w:tcW w:w="1907" w:type="dxa"/>
            <w:vAlign w:val="center"/>
          </w:tcPr>
          <w:p w14:paraId="7BC30BF1" w14:textId="77777777" w:rsidR="00E0493E" w:rsidRPr="006F7020" w:rsidRDefault="00E0493E" w:rsidP="003C0D08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__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979" w:type="dxa"/>
            <w:gridSpan w:val="2"/>
            <w:vAlign w:val="center"/>
          </w:tcPr>
          <w:p w14:paraId="04AE2779" w14:textId="77777777" w:rsidR="00E0493E" w:rsidRPr="006F7020" w:rsidRDefault="00E0493E" w:rsidP="003C0D08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909" w:type="dxa"/>
            <w:gridSpan w:val="2"/>
            <w:vAlign w:val="center"/>
          </w:tcPr>
          <w:p w14:paraId="282CF771" w14:textId="77777777" w:rsidR="00E0493E" w:rsidRPr="006F7020" w:rsidRDefault="00E0493E" w:rsidP="003C0D08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____"/>
                    <w:listEntry w:val="1st"/>
                    <w:listEntry w:val="2nd"/>
                    <w:listEntry w:val="3rd"/>
                    <w:listEntry w:val="4th"/>
                    <w:listEntry w:val="5th"/>
                    <w:listEntry w:val="6th"/>
                  </w:ddLis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FORMDROPDOWN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2609" w:type="dxa"/>
            <w:vAlign w:val="center"/>
          </w:tcPr>
          <w:p w14:paraId="601D8383" w14:textId="77777777" w:rsidR="00E0493E" w:rsidRPr="006F7020" w:rsidRDefault="00D9524F" w:rsidP="00D9524F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640" w:type="dxa"/>
            <w:vAlign w:val="center"/>
          </w:tcPr>
          <w:p w14:paraId="674B3425" w14:textId="77777777" w:rsidR="00E0493E" w:rsidRPr="006F7020" w:rsidRDefault="00E0493E" w:rsidP="003C0D08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0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789" w:type="dxa"/>
            <w:vAlign w:val="center"/>
          </w:tcPr>
          <w:p w14:paraId="4B1C5D70" w14:textId="77777777" w:rsidR="00E0493E" w:rsidRPr="006F7020" w:rsidRDefault="00E0493E" w:rsidP="003C0D08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____"/>
                    <w:listEntry w:val="1st"/>
                    <w:listEntry w:val="2nd"/>
                    <w:listEntry w:val="3rd"/>
                    <w:listEntry w:val="4th"/>
                    <w:listEntry w:val="5th"/>
                    <w:listEntry w:val="6th"/>
                  </w:ddLis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FORMDROPDOWN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</w:tr>
      <w:tr w:rsidR="00394641" w:rsidRPr="006F7020" w14:paraId="544F1252" w14:textId="77777777" w:rsidTr="007B2B74">
        <w:trPr>
          <w:trHeight w:val="266"/>
        </w:trPr>
        <w:tc>
          <w:tcPr>
            <w:tcW w:w="1907" w:type="dxa"/>
            <w:vAlign w:val="center"/>
          </w:tcPr>
          <w:p w14:paraId="25D982FF" w14:textId="77777777" w:rsidR="00E0493E" w:rsidRPr="006F7020" w:rsidRDefault="00E0493E" w:rsidP="003C0D08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__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979" w:type="dxa"/>
            <w:gridSpan w:val="2"/>
            <w:vAlign w:val="center"/>
          </w:tcPr>
          <w:p w14:paraId="2483308D" w14:textId="77777777" w:rsidR="00E0493E" w:rsidRPr="006F7020" w:rsidRDefault="00E0493E" w:rsidP="003C0D08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909" w:type="dxa"/>
            <w:gridSpan w:val="2"/>
            <w:vAlign w:val="center"/>
          </w:tcPr>
          <w:p w14:paraId="57EA68BD" w14:textId="77777777" w:rsidR="00E0493E" w:rsidRPr="006F7020" w:rsidRDefault="00E0493E" w:rsidP="003C0D08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____"/>
                    <w:listEntry w:val="1st"/>
                    <w:listEntry w:val="2nd"/>
                    <w:listEntry w:val="3rd"/>
                    <w:listEntry w:val="4th"/>
                    <w:listEntry w:val="5th"/>
                    <w:listEntry w:val="6th"/>
                  </w:ddLis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FORMDROPDOWN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2609" w:type="dxa"/>
            <w:vAlign w:val="center"/>
          </w:tcPr>
          <w:p w14:paraId="56C0FA7E" w14:textId="77777777" w:rsidR="00E0493E" w:rsidRPr="006F7020" w:rsidRDefault="00D9524F" w:rsidP="00D9524F">
            <w:pPr>
              <w:tabs>
                <w:tab w:val="left" w:pos="1175"/>
              </w:tabs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640" w:type="dxa"/>
            <w:vAlign w:val="center"/>
          </w:tcPr>
          <w:p w14:paraId="445699D3" w14:textId="77777777" w:rsidR="00E0493E" w:rsidRPr="006F7020" w:rsidRDefault="00E0493E" w:rsidP="003C0D08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0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789" w:type="dxa"/>
            <w:vAlign w:val="center"/>
          </w:tcPr>
          <w:p w14:paraId="49581CA0" w14:textId="77777777" w:rsidR="00E0493E" w:rsidRPr="006F7020" w:rsidRDefault="00E0493E" w:rsidP="003C0D08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____"/>
                    <w:listEntry w:val="1st"/>
                    <w:listEntry w:val="2nd"/>
                    <w:listEntry w:val="3rd"/>
                    <w:listEntry w:val="4th"/>
                    <w:listEntry w:val="5th"/>
                    <w:listEntry w:val="6th"/>
                  </w:ddLis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FORMDROPDOWN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</w:tr>
      <w:bookmarkEnd w:id="8"/>
    </w:tbl>
    <w:p w14:paraId="787EB8B7" w14:textId="77777777" w:rsidR="00FC2B2A" w:rsidRDefault="00FC2B2A" w:rsidP="001C27BE">
      <w:pPr>
        <w:rPr>
          <w:rFonts w:ascii="Arial" w:eastAsia="Calibri" w:hAnsi="Arial" w:cs="Arial"/>
          <w:b/>
          <w:sz w:val="21"/>
          <w:szCs w:val="21"/>
        </w:rPr>
      </w:pPr>
    </w:p>
    <w:p w14:paraId="30813805" w14:textId="77777777" w:rsidR="00D9524F" w:rsidRDefault="00D9524F" w:rsidP="001C27BE">
      <w:pPr>
        <w:rPr>
          <w:rFonts w:ascii="Arial" w:eastAsia="Calibri" w:hAnsi="Arial" w:cs="Arial"/>
          <w:b/>
          <w:sz w:val="21"/>
          <w:szCs w:val="21"/>
        </w:rPr>
      </w:pPr>
    </w:p>
    <w:p w14:paraId="684EF540" w14:textId="77777777" w:rsidR="008F48E3" w:rsidRDefault="008F48E3" w:rsidP="001C27BE">
      <w:pPr>
        <w:rPr>
          <w:rFonts w:ascii="Arial" w:eastAsia="Calibri" w:hAnsi="Arial" w:cs="Arial"/>
          <w:b/>
          <w:sz w:val="21"/>
          <w:szCs w:val="21"/>
        </w:rPr>
      </w:pPr>
    </w:p>
    <w:tbl>
      <w:tblPr>
        <w:tblW w:w="10574" w:type="dxa"/>
        <w:tblInd w:w="-10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07"/>
        <w:gridCol w:w="353"/>
        <w:gridCol w:w="1498"/>
        <w:gridCol w:w="254"/>
        <w:gridCol w:w="1856"/>
        <w:gridCol w:w="2281"/>
        <w:gridCol w:w="13"/>
        <w:gridCol w:w="1640"/>
        <w:gridCol w:w="759"/>
        <w:gridCol w:w="13"/>
      </w:tblGrid>
      <w:tr w:rsidR="007B2B74" w:rsidRPr="006F7020" w14:paraId="13ED4480" w14:textId="77777777" w:rsidTr="00D617B0">
        <w:trPr>
          <w:gridAfter w:val="1"/>
          <w:wAfter w:w="13" w:type="dxa"/>
        </w:trPr>
        <w:tc>
          <w:tcPr>
            <w:tcW w:w="2260" w:type="dxa"/>
            <w:gridSpan w:val="2"/>
            <w:shd w:val="clear" w:color="auto" w:fill="FABF8F"/>
            <w:vAlign w:val="center"/>
          </w:tcPr>
          <w:p w14:paraId="3823857F" w14:textId="77777777" w:rsidR="007B2B74" w:rsidRPr="006F7020" w:rsidRDefault="007B2B74" w:rsidP="001F261F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lastRenderedPageBreak/>
              <w:t xml:space="preserve">CBE Subcontractor </w:t>
            </w:r>
          </w:p>
          <w:p w14:paraId="45C52C88" w14:textId="77777777" w:rsidR="007B2B74" w:rsidRPr="006F7020" w:rsidRDefault="007B2B74" w:rsidP="001F261F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Company Name</w:t>
            </w:r>
          </w:p>
        </w:tc>
        <w:tc>
          <w:tcPr>
            <w:tcW w:w="1752" w:type="dxa"/>
            <w:gridSpan w:val="2"/>
            <w:shd w:val="clear" w:color="auto" w:fill="FABF8F"/>
            <w:vAlign w:val="center"/>
          </w:tcPr>
          <w:p w14:paraId="384A3D9D" w14:textId="77777777" w:rsidR="007B2B74" w:rsidRPr="006F7020" w:rsidRDefault="007B2B74" w:rsidP="001F261F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Address</w:t>
            </w:r>
          </w:p>
        </w:tc>
        <w:tc>
          <w:tcPr>
            <w:tcW w:w="1856" w:type="dxa"/>
            <w:shd w:val="clear" w:color="auto" w:fill="FABF8F"/>
            <w:vAlign w:val="center"/>
          </w:tcPr>
          <w:p w14:paraId="132A9292" w14:textId="77777777" w:rsidR="007B2B74" w:rsidRPr="006F7020" w:rsidRDefault="007B2B74" w:rsidP="001F261F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Certification No.</w:t>
            </w:r>
          </w:p>
        </w:tc>
        <w:tc>
          <w:tcPr>
            <w:tcW w:w="2281" w:type="dxa"/>
            <w:shd w:val="clear" w:color="auto" w:fill="FABF8F"/>
            <w:vAlign w:val="center"/>
          </w:tcPr>
          <w:p w14:paraId="6345990B" w14:textId="77777777" w:rsidR="007B2B74" w:rsidRPr="006F7020" w:rsidRDefault="007B2B74" w:rsidP="001F261F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Price to be paid to the CBE Subcontractor</w:t>
            </w:r>
          </w:p>
        </w:tc>
        <w:tc>
          <w:tcPr>
            <w:tcW w:w="2412" w:type="dxa"/>
            <w:gridSpan w:val="3"/>
            <w:shd w:val="clear" w:color="auto" w:fill="FABF8F"/>
            <w:vAlign w:val="center"/>
          </w:tcPr>
          <w:p w14:paraId="000D2912" w14:textId="77777777" w:rsidR="007B2B74" w:rsidRPr="006F7020" w:rsidRDefault="007B2B74" w:rsidP="001F261F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Description of subcontract scope of work to be performed that shall be for a commercially useful function by the CBE</w:t>
            </w:r>
          </w:p>
        </w:tc>
      </w:tr>
      <w:tr w:rsidR="007B2B74" w:rsidRPr="006F7020" w14:paraId="1C6906BA" w14:textId="77777777" w:rsidTr="00D617B0">
        <w:trPr>
          <w:gridAfter w:val="1"/>
          <w:wAfter w:w="13" w:type="dxa"/>
          <w:trHeight w:val="1160"/>
        </w:trPr>
        <w:tc>
          <w:tcPr>
            <w:tcW w:w="2260" w:type="dxa"/>
            <w:gridSpan w:val="2"/>
            <w:vAlign w:val="center"/>
          </w:tcPr>
          <w:p w14:paraId="10699562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__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752" w:type="dxa"/>
            <w:gridSpan w:val="2"/>
            <w:vAlign w:val="center"/>
          </w:tcPr>
          <w:p w14:paraId="3D94782F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856" w:type="dxa"/>
            <w:vAlign w:val="center"/>
          </w:tcPr>
          <w:p w14:paraId="03D37179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____"/>
                    <w:listEntry w:val="1st"/>
                    <w:listEntry w:val="2nd"/>
                    <w:listEntry w:val="3rd"/>
                    <w:listEntry w:val="4th"/>
                    <w:listEntry w:val="5th"/>
                    <w:listEntry w:val="6th"/>
                  </w:ddLis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FORMDROPDOWN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2281" w:type="dxa"/>
            <w:vAlign w:val="center"/>
          </w:tcPr>
          <w:p w14:paraId="61B4DA6A" w14:textId="77777777" w:rsidR="007B2B74" w:rsidRPr="006F7020" w:rsidRDefault="00D9524F" w:rsidP="00D9524F">
            <w:pPr>
              <w:tabs>
                <w:tab w:val="left" w:pos="1175"/>
              </w:tabs>
              <w:contextualSpacing/>
              <w:jc w:val="center"/>
              <w:rPr>
                <w:rFonts w:ascii="Arial" w:eastAsia="Calibri" w:hAnsi="Arial" w:cs="Arial"/>
                <w:sz w:val="16"/>
                <w:szCs w:val="16"/>
                <w:u w:val="single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2412" w:type="dxa"/>
            <w:gridSpan w:val="3"/>
            <w:vAlign w:val="center"/>
          </w:tcPr>
          <w:p w14:paraId="722BFBD5" w14:textId="77777777" w:rsidR="007B2B74" w:rsidRPr="006F7020" w:rsidRDefault="007B2B74" w:rsidP="001F261F">
            <w:pPr>
              <w:contextualSpacing/>
              <w:jc w:val="center"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0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</w:tr>
      <w:tr w:rsidR="007B2B74" w:rsidRPr="006F7020" w14:paraId="5BDB697A" w14:textId="77777777" w:rsidTr="00D617B0">
        <w:trPr>
          <w:trHeight w:val="491"/>
        </w:trPr>
        <w:tc>
          <w:tcPr>
            <w:tcW w:w="5868" w:type="dxa"/>
            <w:gridSpan w:val="5"/>
            <w:shd w:val="clear" w:color="auto" w:fill="BFBFBF"/>
            <w:vAlign w:val="center"/>
          </w:tcPr>
          <w:p w14:paraId="0433DA3A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  <w:p w14:paraId="54478F94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CBE Point of Contact:</w:t>
            </w:r>
          </w:p>
          <w:p w14:paraId="585BF68F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4706" w:type="dxa"/>
            <w:gridSpan w:val="5"/>
            <w:shd w:val="clear" w:color="auto" w:fill="BFBFBF"/>
            <w:vAlign w:val="center"/>
          </w:tcPr>
          <w:p w14:paraId="5B0EA4F6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CBE Subcontractor Self-Performance Indicator:</w:t>
            </w:r>
          </w:p>
        </w:tc>
      </w:tr>
      <w:tr w:rsidR="007B2B74" w:rsidRPr="006F7020" w14:paraId="0481E9DC" w14:textId="77777777" w:rsidTr="00D617B0">
        <w:trPr>
          <w:trHeight w:val="320"/>
        </w:trPr>
        <w:tc>
          <w:tcPr>
            <w:tcW w:w="5868" w:type="dxa"/>
            <w:gridSpan w:val="5"/>
            <w:vAlign w:val="center"/>
          </w:tcPr>
          <w:p w14:paraId="0B6A4DAE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</w:p>
          <w:p w14:paraId="0832D652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Name: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3"/>
                  <w:enabled/>
                  <w:calcOnExit w:val="0"/>
                  <w:textInput>
                    <w:default w:val="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  <w:p w14:paraId="2154AD8E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</w:p>
          <w:p w14:paraId="4892E90B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Title: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4"/>
                  <w:enabled/>
                  <w:calcOnExit w:val="0"/>
                  <w:textInput>
                    <w:default w:val="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  <w:p w14:paraId="47031746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</w:p>
          <w:p w14:paraId="5CA0AED2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Telephone Number: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5"/>
                  <w:enabled/>
                  <w:calcOnExit w:val="0"/>
                  <w:textInput>
                    <w:default w:val="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  <w:p w14:paraId="1B5F98B1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</w:p>
          <w:p w14:paraId="3D716F14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Email Address: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6"/>
                  <w:enabled/>
                  <w:calcOnExit w:val="0"/>
                  <w:textInput>
                    <w:default w:val="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  <w:p w14:paraId="43BF359F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</w:p>
        </w:tc>
        <w:tc>
          <w:tcPr>
            <w:tcW w:w="4706" w:type="dxa"/>
            <w:gridSpan w:val="5"/>
            <w:vAlign w:val="center"/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490"/>
            </w:tblGrid>
            <w:tr w:rsidR="007B2B74" w:rsidRPr="006F7020" w14:paraId="4E91A530" w14:textId="77777777" w:rsidTr="001F261F">
              <w:tc>
                <w:tcPr>
                  <w:tcW w:w="4579" w:type="dxa"/>
                </w:tcPr>
                <w:p w14:paraId="1978E90F" w14:textId="77777777" w:rsidR="007B2B74" w:rsidRPr="006F7020" w:rsidRDefault="007B2B74" w:rsidP="001F261F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</w:pP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fldChar w:fldCharType="begin">
                      <w:ffData>
                        <w:name w:val="Check4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instrText xml:space="preserve"> FORMCHECKBOX </w:instrText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fldChar w:fldCharType="separate"/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fldChar w:fldCharType="end"/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 xml:space="preserve"> This CBE will perform the ENTIRE subcontract with its own organization and resources. </w:t>
                  </w:r>
                </w:p>
              </w:tc>
            </w:tr>
            <w:tr w:rsidR="007B2B74" w:rsidRPr="006F7020" w14:paraId="39D0CF1F" w14:textId="77777777" w:rsidTr="001F261F">
              <w:tc>
                <w:tcPr>
                  <w:tcW w:w="4579" w:type="dxa"/>
                </w:tcPr>
                <w:p w14:paraId="447AF9E1" w14:textId="77777777" w:rsidR="007B2B74" w:rsidRPr="006F7020" w:rsidRDefault="007B2B74" w:rsidP="001F261F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</w:pPr>
                  <w:r w:rsidRPr="006F7020">
                    <w:rPr>
                      <w:rFonts w:ascii="Arial" w:eastAsia="Calibri" w:hAnsi="Arial" w:cs="Arial"/>
                      <w:bCs/>
                      <w:sz w:val="22"/>
                      <w:szCs w:val="22"/>
                    </w:rPr>
                    <w:fldChar w:fldCharType="begin">
                      <w:ffData>
                        <w:name w:val="Check5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instrText xml:space="preserve"> FORMCHECKBOX </w:instrText>
                  </w:r>
                  <w:r w:rsidRPr="006F7020">
                    <w:rPr>
                      <w:rFonts w:ascii="Arial" w:eastAsia="Calibri" w:hAnsi="Arial" w:cs="Arial"/>
                      <w:bCs/>
                      <w:sz w:val="22"/>
                      <w:szCs w:val="22"/>
                    </w:rPr>
                  </w:r>
                  <w:r w:rsidRPr="006F7020">
                    <w:rPr>
                      <w:rFonts w:ascii="Arial" w:eastAsia="Calibri" w:hAnsi="Arial" w:cs="Arial"/>
                      <w:bCs/>
                      <w:sz w:val="22"/>
                      <w:szCs w:val="22"/>
                    </w:rPr>
                    <w:fldChar w:fldCharType="separate"/>
                  </w:r>
                  <w:r w:rsidRPr="006F7020">
                    <w:rPr>
                      <w:rFonts w:ascii="Arial" w:eastAsia="Calibri" w:hAnsi="Arial" w:cs="Arial"/>
                      <w:bCs/>
                      <w:sz w:val="22"/>
                      <w:szCs w:val="22"/>
                    </w:rPr>
                    <w:fldChar w:fldCharType="end"/>
                  </w:r>
                  <w:r w:rsidRPr="006F7020">
                    <w:rPr>
                      <w:rFonts w:ascii="Arial" w:eastAsia="Calibri" w:hAnsi="Arial" w:cs="Arial"/>
                      <w:bCs/>
                      <w:sz w:val="22"/>
                      <w:szCs w:val="22"/>
                    </w:rPr>
                    <w:t xml:space="preserve"> </w:t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 xml:space="preserve">This CBE will subcontract a portion of the subcontract and will perform </w:t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listEntry w:val="____"/>
                          <w:listEntry w:val="1st"/>
                          <w:listEntry w:val="2nd"/>
                          <w:listEntry w:val="3rd"/>
                          <w:listEntry w:val="4th"/>
                          <w:listEntry w:val="5th"/>
                          <w:listEntry w:val="6th"/>
                        </w:ddList>
                      </w:ffData>
                    </w:fldChar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  <w:u w:val="single"/>
                      <w:shd w:val="clear" w:color="auto" w:fill="BFBFBF"/>
                    </w:rPr>
                    <w:instrText xml:space="preserve"> FORMDROPDOWN </w:instrText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  <w:u w:val="single"/>
                      <w:shd w:val="clear" w:color="auto" w:fill="BFBFBF"/>
                    </w:rPr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separate"/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end"/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>% of the subcontract’s total dollar volume.</w:t>
                  </w:r>
                </w:p>
                <w:p w14:paraId="3CD1059B" w14:textId="77777777" w:rsidR="007B2B74" w:rsidRPr="006F7020" w:rsidRDefault="007B2B74" w:rsidP="001F261F">
                  <w:pPr>
                    <w:tabs>
                      <w:tab w:val="left" w:pos="1175"/>
                    </w:tabs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</w:pPr>
                  <w:r w:rsidRPr="006F7020">
                    <w:rPr>
                      <w:rFonts w:ascii="Arial" w:eastAsia="Calibri" w:hAnsi="Arial" w:cs="Arial"/>
                      <w:b/>
                      <w:sz w:val="16"/>
                      <w:szCs w:val="16"/>
                      <w:u w:val="single"/>
                    </w:rPr>
                    <w:t>NOTE</w:t>
                  </w:r>
                  <w:r w:rsidRPr="006F7020">
                    <w:rPr>
                      <w:rFonts w:ascii="Arial" w:eastAsia="Calibri" w:hAnsi="Arial" w:cs="Arial"/>
                      <w:b/>
                      <w:sz w:val="16"/>
                      <w:szCs w:val="16"/>
                    </w:rPr>
                    <w:t>: If the CBE will not self-perform 100% of the subcontract, it must list each lower</w:t>
                  </w:r>
                  <w:r>
                    <w:rPr>
                      <w:rFonts w:ascii="Arial" w:eastAsia="Calibri" w:hAnsi="Arial" w:cs="Arial"/>
                      <w:b/>
                      <w:sz w:val="16"/>
                      <w:szCs w:val="16"/>
                    </w:rPr>
                    <w:t>-</w:t>
                  </w:r>
                  <w:r w:rsidRPr="006F7020">
                    <w:rPr>
                      <w:rFonts w:ascii="Arial" w:eastAsia="Calibri" w:hAnsi="Arial" w:cs="Arial"/>
                      <w:b/>
                      <w:sz w:val="16"/>
                      <w:szCs w:val="16"/>
                    </w:rPr>
                    <w:t>tier CBE subcontractor below.</w:t>
                  </w:r>
                </w:p>
              </w:tc>
            </w:tr>
          </w:tbl>
          <w:p w14:paraId="1AA69A80" w14:textId="77777777" w:rsidR="007B2B74" w:rsidRPr="006F7020" w:rsidRDefault="007B2B74" w:rsidP="001F261F">
            <w:pPr>
              <w:tabs>
                <w:tab w:val="left" w:pos="1175"/>
              </w:tabs>
              <w:contextualSpacing/>
              <w:rPr>
                <w:rFonts w:ascii="Arial" w:eastAsia="Calibri" w:hAnsi="Arial" w:cs="Arial"/>
                <w:b/>
                <w:sz w:val="16"/>
                <w:szCs w:val="16"/>
              </w:rPr>
            </w:pPr>
          </w:p>
        </w:tc>
      </w:tr>
      <w:tr w:rsidR="007B2B74" w:rsidRPr="006F7020" w14:paraId="106C219F" w14:textId="77777777" w:rsidTr="00D617B0">
        <w:trPr>
          <w:trHeight w:val="311"/>
        </w:trPr>
        <w:tc>
          <w:tcPr>
            <w:tcW w:w="1907" w:type="dxa"/>
            <w:shd w:val="clear" w:color="auto" w:fill="FDE9D9"/>
            <w:vAlign w:val="center"/>
          </w:tcPr>
          <w:p w14:paraId="06F549BC" w14:textId="77777777" w:rsidR="007B2B74" w:rsidRPr="006F7020" w:rsidRDefault="007B2B74" w:rsidP="001F261F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LOWER TIER</w:t>
            </w:r>
          </w:p>
          <w:p w14:paraId="0B1A563D" w14:textId="77777777" w:rsidR="007B2B74" w:rsidRPr="006F7020" w:rsidRDefault="007B2B74" w:rsidP="001F261F">
            <w:pPr>
              <w:contextualSpacing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CBE Subcontractor Name</w:t>
            </w:r>
          </w:p>
        </w:tc>
        <w:tc>
          <w:tcPr>
            <w:tcW w:w="1851" w:type="dxa"/>
            <w:gridSpan w:val="2"/>
            <w:shd w:val="clear" w:color="auto" w:fill="FDE9D9"/>
            <w:vAlign w:val="center"/>
          </w:tcPr>
          <w:p w14:paraId="0C6B2AB2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Address</w:t>
            </w:r>
          </w:p>
        </w:tc>
        <w:tc>
          <w:tcPr>
            <w:tcW w:w="2110" w:type="dxa"/>
            <w:gridSpan w:val="2"/>
            <w:shd w:val="clear" w:color="auto" w:fill="FDE9D9"/>
            <w:vAlign w:val="center"/>
          </w:tcPr>
          <w:p w14:paraId="06519B8D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Certification No.</w:t>
            </w:r>
          </w:p>
        </w:tc>
        <w:tc>
          <w:tcPr>
            <w:tcW w:w="2294" w:type="dxa"/>
            <w:gridSpan w:val="2"/>
            <w:shd w:val="clear" w:color="auto" w:fill="FDE9D9"/>
            <w:vAlign w:val="center"/>
          </w:tcPr>
          <w:p w14:paraId="03C91C22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Price to be paid to the CBE Subcontractor</w:t>
            </w:r>
          </w:p>
        </w:tc>
        <w:tc>
          <w:tcPr>
            <w:tcW w:w="1640" w:type="dxa"/>
            <w:shd w:val="clear" w:color="auto" w:fill="FDE9D9"/>
            <w:vAlign w:val="center"/>
          </w:tcPr>
          <w:p w14:paraId="554908C3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Description of subcontract scope of work to be performed that shall be for a commercially useful function by the CBE</w:t>
            </w:r>
          </w:p>
        </w:tc>
        <w:tc>
          <w:tcPr>
            <w:tcW w:w="772" w:type="dxa"/>
            <w:gridSpan w:val="2"/>
            <w:shd w:val="clear" w:color="auto" w:fill="FDE9D9"/>
            <w:vAlign w:val="center"/>
          </w:tcPr>
          <w:p w14:paraId="6DE1F475" w14:textId="77777777" w:rsidR="007B2B74" w:rsidRPr="006F7020" w:rsidRDefault="007B2B74" w:rsidP="001F261F">
            <w:pPr>
              <w:contextualSpacing/>
              <w:jc w:val="center"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 xml:space="preserve">Tier </w:t>
            </w:r>
            <w:r w:rsidRPr="006F7020">
              <w:rPr>
                <w:rFonts w:ascii="Arial" w:eastAsia="Calibri" w:hAnsi="Arial" w:cs="Arial"/>
                <w:sz w:val="16"/>
                <w:szCs w:val="16"/>
              </w:rPr>
              <w:t>(e.g., 1</w:t>
            </w:r>
            <w:r w:rsidRPr="006F7020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st</w:t>
            </w:r>
            <w:r w:rsidRPr="006F7020">
              <w:rPr>
                <w:rFonts w:ascii="Arial" w:eastAsia="Calibri" w:hAnsi="Arial" w:cs="Arial"/>
                <w:sz w:val="16"/>
                <w:szCs w:val="16"/>
              </w:rPr>
              <w:t>, 2</w:t>
            </w:r>
            <w:r w:rsidRPr="006F7020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nd</w:t>
            </w:r>
            <w:r w:rsidRPr="006F7020">
              <w:rPr>
                <w:rFonts w:ascii="Arial" w:eastAsia="Calibri" w:hAnsi="Arial" w:cs="Arial"/>
                <w:sz w:val="16"/>
                <w:szCs w:val="16"/>
              </w:rPr>
              <w:t>, 3</w:t>
            </w:r>
            <w:r w:rsidRPr="006F7020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rd</w:t>
            </w:r>
            <w:r w:rsidRPr="006F7020">
              <w:rPr>
                <w:rFonts w:ascii="Arial" w:eastAsia="Calibri" w:hAnsi="Arial" w:cs="Arial"/>
                <w:sz w:val="16"/>
                <w:szCs w:val="16"/>
              </w:rPr>
              <w:t>, 4</w:t>
            </w:r>
            <w:r w:rsidRPr="006F7020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th</w:t>
            </w:r>
            <w:r w:rsidRPr="006F7020">
              <w:rPr>
                <w:rFonts w:ascii="Arial" w:eastAsia="Calibri" w:hAnsi="Arial" w:cs="Arial"/>
                <w:sz w:val="16"/>
                <w:szCs w:val="16"/>
              </w:rPr>
              <w:t>, etc.)</w:t>
            </w:r>
          </w:p>
        </w:tc>
      </w:tr>
      <w:tr w:rsidR="00D9524F" w:rsidRPr="006F7020" w14:paraId="02207ACB" w14:textId="77777777" w:rsidTr="00D617B0">
        <w:trPr>
          <w:trHeight w:val="266"/>
        </w:trPr>
        <w:tc>
          <w:tcPr>
            <w:tcW w:w="1907" w:type="dxa"/>
            <w:vAlign w:val="center"/>
          </w:tcPr>
          <w:p w14:paraId="1F5280A5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__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851" w:type="dxa"/>
            <w:gridSpan w:val="2"/>
            <w:vAlign w:val="center"/>
          </w:tcPr>
          <w:p w14:paraId="3B1DF00A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2110" w:type="dxa"/>
            <w:gridSpan w:val="2"/>
            <w:vAlign w:val="center"/>
          </w:tcPr>
          <w:p w14:paraId="068E8F05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____"/>
                    <w:listEntry w:val="1st"/>
                    <w:listEntry w:val="2nd"/>
                    <w:listEntry w:val="3rd"/>
                    <w:listEntry w:val="4th"/>
                    <w:listEntry w:val="5th"/>
                    <w:listEntry w:val="6th"/>
                  </w:ddLis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FORMDROPDOWN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2294" w:type="dxa"/>
            <w:gridSpan w:val="2"/>
            <w:vAlign w:val="bottom"/>
          </w:tcPr>
          <w:p w14:paraId="26116F10" w14:textId="77777777" w:rsidR="00D9524F" w:rsidRPr="00D9524F" w:rsidRDefault="00D9524F" w:rsidP="00D9524F">
            <w:pPr>
              <w:contextualSpacing/>
              <w:jc w:val="center"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D9524F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D9524F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D9524F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D9524F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D9524F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D9524F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640" w:type="dxa"/>
            <w:vAlign w:val="center"/>
          </w:tcPr>
          <w:p w14:paraId="05DE6DCA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0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772" w:type="dxa"/>
            <w:gridSpan w:val="2"/>
            <w:vAlign w:val="center"/>
          </w:tcPr>
          <w:p w14:paraId="4126A1F8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____"/>
                    <w:listEntry w:val="1st"/>
                    <w:listEntry w:val="2nd"/>
                    <w:listEntry w:val="3rd"/>
                    <w:listEntry w:val="4th"/>
                    <w:listEntry w:val="5th"/>
                    <w:listEntry w:val="6th"/>
                  </w:ddLis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FORMDROPDOWN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</w:tr>
      <w:tr w:rsidR="00D9524F" w:rsidRPr="006F7020" w14:paraId="34C16499" w14:textId="77777777" w:rsidTr="00D617B0">
        <w:trPr>
          <w:trHeight w:val="266"/>
        </w:trPr>
        <w:tc>
          <w:tcPr>
            <w:tcW w:w="1907" w:type="dxa"/>
            <w:vAlign w:val="center"/>
          </w:tcPr>
          <w:p w14:paraId="33136D1A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__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851" w:type="dxa"/>
            <w:gridSpan w:val="2"/>
            <w:vAlign w:val="center"/>
          </w:tcPr>
          <w:p w14:paraId="0B4D507F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2110" w:type="dxa"/>
            <w:gridSpan w:val="2"/>
            <w:vAlign w:val="center"/>
          </w:tcPr>
          <w:p w14:paraId="3015DEA5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____"/>
                    <w:listEntry w:val="1st"/>
                    <w:listEntry w:val="2nd"/>
                    <w:listEntry w:val="3rd"/>
                    <w:listEntry w:val="4th"/>
                    <w:listEntry w:val="5th"/>
                    <w:listEntry w:val="6th"/>
                  </w:ddLis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FORMDROPDOWN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2294" w:type="dxa"/>
            <w:gridSpan w:val="2"/>
            <w:vAlign w:val="bottom"/>
          </w:tcPr>
          <w:p w14:paraId="520B36DC" w14:textId="77777777" w:rsidR="00D9524F" w:rsidRPr="00D9524F" w:rsidRDefault="00D9524F" w:rsidP="00D9524F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  <w:u w:val="single"/>
              </w:rPr>
            </w:pPr>
            <w:r w:rsidRPr="00D9524F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D9524F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D9524F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D9524F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D9524F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D9524F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640" w:type="dxa"/>
            <w:vAlign w:val="center"/>
          </w:tcPr>
          <w:p w14:paraId="13446460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0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772" w:type="dxa"/>
            <w:gridSpan w:val="2"/>
            <w:vAlign w:val="center"/>
          </w:tcPr>
          <w:p w14:paraId="41CB712B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____"/>
                    <w:listEntry w:val="1st"/>
                    <w:listEntry w:val="2nd"/>
                    <w:listEntry w:val="3rd"/>
                    <w:listEntry w:val="4th"/>
                    <w:listEntry w:val="5th"/>
                    <w:listEntry w:val="6th"/>
                  </w:ddLis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FORMDROPDOWN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</w:tr>
      <w:tr w:rsidR="00D9524F" w:rsidRPr="006F7020" w14:paraId="5C31F1C7" w14:textId="77777777" w:rsidTr="00D617B0">
        <w:trPr>
          <w:trHeight w:val="266"/>
        </w:trPr>
        <w:tc>
          <w:tcPr>
            <w:tcW w:w="1907" w:type="dxa"/>
            <w:vAlign w:val="center"/>
          </w:tcPr>
          <w:p w14:paraId="7A3D2396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__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851" w:type="dxa"/>
            <w:gridSpan w:val="2"/>
            <w:vAlign w:val="center"/>
          </w:tcPr>
          <w:p w14:paraId="168B21D0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2110" w:type="dxa"/>
            <w:gridSpan w:val="2"/>
            <w:vAlign w:val="center"/>
          </w:tcPr>
          <w:p w14:paraId="729CE6D3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____"/>
                    <w:listEntry w:val="1st"/>
                    <w:listEntry w:val="2nd"/>
                    <w:listEntry w:val="3rd"/>
                    <w:listEntry w:val="4th"/>
                    <w:listEntry w:val="5th"/>
                    <w:listEntry w:val="6th"/>
                  </w:ddLis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FORMDROPDOWN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2294" w:type="dxa"/>
            <w:gridSpan w:val="2"/>
            <w:vAlign w:val="bottom"/>
          </w:tcPr>
          <w:p w14:paraId="08502AAF" w14:textId="77777777" w:rsidR="00D9524F" w:rsidRPr="00D9524F" w:rsidRDefault="00D9524F" w:rsidP="00D9524F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  <w:u w:val="single"/>
              </w:rPr>
            </w:pPr>
            <w:r w:rsidRPr="00D9524F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D9524F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D9524F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D9524F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D9524F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D9524F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640" w:type="dxa"/>
            <w:vAlign w:val="center"/>
          </w:tcPr>
          <w:p w14:paraId="06824322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0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772" w:type="dxa"/>
            <w:gridSpan w:val="2"/>
            <w:vAlign w:val="center"/>
          </w:tcPr>
          <w:p w14:paraId="4E5634BC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____"/>
                    <w:listEntry w:val="1st"/>
                    <w:listEntry w:val="2nd"/>
                    <w:listEntry w:val="3rd"/>
                    <w:listEntry w:val="4th"/>
                    <w:listEntry w:val="5th"/>
                    <w:listEntry w:val="6th"/>
                  </w:ddLis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FORMDROPDOWN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</w:tr>
    </w:tbl>
    <w:p w14:paraId="03154533" w14:textId="77777777" w:rsidR="007B2B74" w:rsidRDefault="007B2B74" w:rsidP="001C27BE">
      <w:pPr>
        <w:rPr>
          <w:rFonts w:ascii="Arial" w:eastAsia="Calibri" w:hAnsi="Arial" w:cs="Arial"/>
          <w:b/>
          <w:sz w:val="21"/>
          <w:szCs w:val="21"/>
        </w:rPr>
      </w:pPr>
    </w:p>
    <w:p w14:paraId="620C6A33" w14:textId="77777777" w:rsidR="00CE1CE9" w:rsidRDefault="00CE1CE9" w:rsidP="001C27BE">
      <w:pPr>
        <w:rPr>
          <w:rFonts w:ascii="Arial" w:eastAsia="Calibri" w:hAnsi="Arial" w:cs="Arial"/>
          <w:b/>
          <w:sz w:val="21"/>
          <w:szCs w:val="21"/>
        </w:rPr>
      </w:pPr>
    </w:p>
    <w:tbl>
      <w:tblPr>
        <w:tblW w:w="10833" w:type="dxa"/>
        <w:tblInd w:w="-10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07"/>
        <w:gridCol w:w="2003"/>
        <w:gridCol w:w="1900"/>
        <w:gridCol w:w="2597"/>
        <w:gridCol w:w="1640"/>
        <w:gridCol w:w="786"/>
      </w:tblGrid>
      <w:tr w:rsidR="007B2B74" w:rsidRPr="006F7020" w14:paraId="66792488" w14:textId="77777777" w:rsidTr="00922B32">
        <w:tc>
          <w:tcPr>
            <w:tcW w:w="1907" w:type="dxa"/>
            <w:shd w:val="clear" w:color="auto" w:fill="FABF8F"/>
            <w:vAlign w:val="center"/>
          </w:tcPr>
          <w:p w14:paraId="11531AF9" w14:textId="77777777" w:rsidR="007B2B74" w:rsidRPr="006F7020" w:rsidRDefault="007B2B74" w:rsidP="001F261F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 xml:space="preserve">CBE Subcontractor </w:t>
            </w:r>
          </w:p>
          <w:p w14:paraId="3C3E70EA" w14:textId="77777777" w:rsidR="007B2B74" w:rsidRPr="006F7020" w:rsidRDefault="007B2B74" w:rsidP="001F261F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Company Name</w:t>
            </w:r>
          </w:p>
        </w:tc>
        <w:tc>
          <w:tcPr>
            <w:tcW w:w="2003" w:type="dxa"/>
            <w:shd w:val="clear" w:color="auto" w:fill="FABF8F"/>
            <w:vAlign w:val="center"/>
          </w:tcPr>
          <w:p w14:paraId="427E8C29" w14:textId="77777777" w:rsidR="007B2B74" w:rsidRPr="006F7020" w:rsidRDefault="007B2B74" w:rsidP="001F261F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Address</w:t>
            </w:r>
          </w:p>
        </w:tc>
        <w:tc>
          <w:tcPr>
            <w:tcW w:w="1900" w:type="dxa"/>
            <w:shd w:val="clear" w:color="auto" w:fill="FABF8F"/>
            <w:vAlign w:val="center"/>
          </w:tcPr>
          <w:p w14:paraId="0BD3E1DB" w14:textId="77777777" w:rsidR="007B2B74" w:rsidRPr="006F7020" w:rsidRDefault="007B2B74" w:rsidP="001F261F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Certification No.</w:t>
            </w:r>
          </w:p>
        </w:tc>
        <w:tc>
          <w:tcPr>
            <w:tcW w:w="2597" w:type="dxa"/>
            <w:shd w:val="clear" w:color="auto" w:fill="FABF8F"/>
            <w:vAlign w:val="center"/>
          </w:tcPr>
          <w:p w14:paraId="5A8C43AE" w14:textId="77777777" w:rsidR="007B2B74" w:rsidRPr="006F7020" w:rsidRDefault="007B2B74" w:rsidP="001F261F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Price to be paid to the CBE Subcontractor</w:t>
            </w:r>
          </w:p>
        </w:tc>
        <w:tc>
          <w:tcPr>
            <w:tcW w:w="2426" w:type="dxa"/>
            <w:gridSpan w:val="2"/>
            <w:shd w:val="clear" w:color="auto" w:fill="FABF8F"/>
            <w:vAlign w:val="center"/>
          </w:tcPr>
          <w:p w14:paraId="520D6218" w14:textId="77777777" w:rsidR="007B2B74" w:rsidRPr="006F7020" w:rsidRDefault="007B2B74" w:rsidP="001F261F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Description of subcontract scope of work to be performed that shall be for a commercially useful function by the CBE</w:t>
            </w:r>
          </w:p>
        </w:tc>
      </w:tr>
      <w:tr w:rsidR="007B2B74" w:rsidRPr="006F7020" w14:paraId="5C14A3A3" w14:textId="77777777" w:rsidTr="00922B32">
        <w:trPr>
          <w:trHeight w:val="1160"/>
        </w:trPr>
        <w:tc>
          <w:tcPr>
            <w:tcW w:w="1907" w:type="dxa"/>
            <w:vAlign w:val="center"/>
          </w:tcPr>
          <w:p w14:paraId="507B723C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__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2003" w:type="dxa"/>
            <w:vAlign w:val="center"/>
          </w:tcPr>
          <w:p w14:paraId="2ADA592A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900" w:type="dxa"/>
            <w:vAlign w:val="center"/>
          </w:tcPr>
          <w:p w14:paraId="159B7348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____"/>
                    <w:listEntry w:val="1st"/>
                    <w:listEntry w:val="2nd"/>
                    <w:listEntry w:val="3rd"/>
                    <w:listEntry w:val="4th"/>
                    <w:listEntry w:val="5th"/>
                    <w:listEntry w:val="6th"/>
                  </w:ddLis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FORMDROPDOWN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2597" w:type="dxa"/>
            <w:vAlign w:val="center"/>
          </w:tcPr>
          <w:p w14:paraId="07A24E87" w14:textId="77777777" w:rsidR="007B2B74" w:rsidRPr="006F7020" w:rsidRDefault="00D9524F" w:rsidP="00D9524F">
            <w:pPr>
              <w:tabs>
                <w:tab w:val="left" w:pos="1175"/>
              </w:tabs>
              <w:contextualSpacing/>
              <w:jc w:val="center"/>
              <w:rPr>
                <w:rFonts w:ascii="Arial" w:eastAsia="Calibri" w:hAnsi="Arial" w:cs="Arial"/>
                <w:sz w:val="16"/>
                <w:szCs w:val="16"/>
                <w:u w:val="single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2426" w:type="dxa"/>
            <w:gridSpan w:val="2"/>
            <w:vAlign w:val="center"/>
          </w:tcPr>
          <w:p w14:paraId="78AB3B73" w14:textId="77777777" w:rsidR="007B2B74" w:rsidRPr="006F7020" w:rsidRDefault="007B2B74" w:rsidP="001F261F">
            <w:pPr>
              <w:contextualSpacing/>
              <w:jc w:val="center"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0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</w:tr>
      <w:tr w:rsidR="007B2B74" w:rsidRPr="006F7020" w14:paraId="0B23CDEB" w14:textId="77777777" w:rsidTr="00922B32">
        <w:trPr>
          <w:trHeight w:val="491"/>
        </w:trPr>
        <w:tc>
          <w:tcPr>
            <w:tcW w:w="5810" w:type="dxa"/>
            <w:gridSpan w:val="3"/>
            <w:shd w:val="clear" w:color="auto" w:fill="BFBFBF"/>
            <w:vAlign w:val="center"/>
          </w:tcPr>
          <w:p w14:paraId="1ED67D9B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  <w:p w14:paraId="259D7189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CBE Point of Contact:</w:t>
            </w:r>
          </w:p>
          <w:p w14:paraId="24196086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5023" w:type="dxa"/>
            <w:gridSpan w:val="3"/>
            <w:shd w:val="clear" w:color="auto" w:fill="BFBFBF"/>
            <w:vAlign w:val="center"/>
          </w:tcPr>
          <w:p w14:paraId="7C98C0A7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CBE Subcontractor Self-Performance Indicator:</w:t>
            </w:r>
          </w:p>
        </w:tc>
      </w:tr>
      <w:tr w:rsidR="007B2B74" w:rsidRPr="006F7020" w14:paraId="24FF7037" w14:textId="77777777" w:rsidTr="00922B32">
        <w:trPr>
          <w:trHeight w:val="320"/>
        </w:trPr>
        <w:tc>
          <w:tcPr>
            <w:tcW w:w="5810" w:type="dxa"/>
            <w:gridSpan w:val="3"/>
            <w:vAlign w:val="center"/>
          </w:tcPr>
          <w:p w14:paraId="779F5E99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</w:p>
          <w:p w14:paraId="37FD168F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Name: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3"/>
                  <w:enabled/>
                  <w:calcOnExit w:val="0"/>
                  <w:textInput>
                    <w:default w:val="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  <w:p w14:paraId="035732E9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</w:p>
          <w:p w14:paraId="4348C8A5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Title: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4"/>
                  <w:enabled/>
                  <w:calcOnExit w:val="0"/>
                  <w:textInput>
                    <w:default w:val="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  <w:p w14:paraId="5A463E07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</w:p>
          <w:p w14:paraId="53C67573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Telephone Number: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5"/>
                  <w:enabled/>
                  <w:calcOnExit w:val="0"/>
                  <w:textInput>
                    <w:default w:val="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  <w:p w14:paraId="7F948D9F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</w:p>
          <w:p w14:paraId="010A0C98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Email Address: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6"/>
                  <w:enabled/>
                  <w:calcOnExit w:val="0"/>
                  <w:textInput>
                    <w:default w:val="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  <w:p w14:paraId="7991D232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</w:p>
        </w:tc>
        <w:tc>
          <w:tcPr>
            <w:tcW w:w="5023" w:type="dxa"/>
            <w:gridSpan w:val="3"/>
            <w:vAlign w:val="center"/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579"/>
            </w:tblGrid>
            <w:tr w:rsidR="007B2B74" w:rsidRPr="006F7020" w14:paraId="4524C2BB" w14:textId="77777777" w:rsidTr="001F261F">
              <w:tc>
                <w:tcPr>
                  <w:tcW w:w="4579" w:type="dxa"/>
                </w:tcPr>
                <w:p w14:paraId="6A39C418" w14:textId="77777777" w:rsidR="007B2B74" w:rsidRPr="006F7020" w:rsidRDefault="007B2B74" w:rsidP="001F261F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</w:pP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fldChar w:fldCharType="begin">
                      <w:ffData>
                        <w:name w:val="Check4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instrText xml:space="preserve"> FORMCHECKBOX </w:instrText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fldChar w:fldCharType="separate"/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fldChar w:fldCharType="end"/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 xml:space="preserve"> This CBE will perform the ENTIRE subcontract with its own organization and resources. </w:t>
                  </w:r>
                </w:p>
              </w:tc>
            </w:tr>
            <w:tr w:rsidR="007B2B74" w:rsidRPr="006F7020" w14:paraId="25F700A3" w14:textId="77777777" w:rsidTr="001F261F">
              <w:tc>
                <w:tcPr>
                  <w:tcW w:w="4579" w:type="dxa"/>
                </w:tcPr>
                <w:p w14:paraId="2E4F5CFF" w14:textId="77777777" w:rsidR="007B2B74" w:rsidRPr="006F7020" w:rsidRDefault="007B2B74" w:rsidP="001F261F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</w:pPr>
                  <w:r w:rsidRPr="006F7020">
                    <w:rPr>
                      <w:rFonts w:ascii="Arial" w:eastAsia="Calibri" w:hAnsi="Arial" w:cs="Arial"/>
                      <w:bCs/>
                      <w:sz w:val="22"/>
                      <w:szCs w:val="22"/>
                    </w:rPr>
                    <w:fldChar w:fldCharType="begin">
                      <w:ffData>
                        <w:name w:val="Check5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instrText xml:space="preserve"> FORMCHECKBOX </w:instrText>
                  </w:r>
                  <w:r w:rsidRPr="006F7020">
                    <w:rPr>
                      <w:rFonts w:ascii="Arial" w:eastAsia="Calibri" w:hAnsi="Arial" w:cs="Arial"/>
                      <w:bCs/>
                      <w:sz w:val="22"/>
                      <w:szCs w:val="22"/>
                    </w:rPr>
                  </w:r>
                  <w:r w:rsidRPr="006F7020">
                    <w:rPr>
                      <w:rFonts w:ascii="Arial" w:eastAsia="Calibri" w:hAnsi="Arial" w:cs="Arial"/>
                      <w:bCs/>
                      <w:sz w:val="22"/>
                      <w:szCs w:val="22"/>
                    </w:rPr>
                    <w:fldChar w:fldCharType="separate"/>
                  </w:r>
                  <w:r w:rsidRPr="006F7020">
                    <w:rPr>
                      <w:rFonts w:ascii="Arial" w:eastAsia="Calibri" w:hAnsi="Arial" w:cs="Arial"/>
                      <w:bCs/>
                      <w:sz w:val="22"/>
                      <w:szCs w:val="22"/>
                    </w:rPr>
                    <w:fldChar w:fldCharType="end"/>
                  </w:r>
                  <w:r w:rsidRPr="006F7020">
                    <w:rPr>
                      <w:rFonts w:ascii="Arial" w:eastAsia="Calibri" w:hAnsi="Arial" w:cs="Arial"/>
                      <w:bCs/>
                      <w:sz w:val="22"/>
                      <w:szCs w:val="22"/>
                    </w:rPr>
                    <w:t xml:space="preserve"> </w:t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 xml:space="preserve">This CBE will subcontract a portion of the subcontract and will perform </w:t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listEntry w:val="____"/>
                          <w:listEntry w:val="1st"/>
                          <w:listEntry w:val="2nd"/>
                          <w:listEntry w:val="3rd"/>
                          <w:listEntry w:val="4th"/>
                          <w:listEntry w:val="5th"/>
                          <w:listEntry w:val="6th"/>
                        </w:ddList>
                      </w:ffData>
                    </w:fldChar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  <w:u w:val="single"/>
                      <w:shd w:val="clear" w:color="auto" w:fill="BFBFBF"/>
                    </w:rPr>
                    <w:instrText xml:space="preserve"> FORMDROPDOWN </w:instrText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  <w:u w:val="single"/>
                      <w:shd w:val="clear" w:color="auto" w:fill="BFBFBF"/>
                    </w:rPr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separate"/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end"/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>% of the subcontract’s total dollar volume.</w:t>
                  </w:r>
                </w:p>
                <w:p w14:paraId="35AF6D0B" w14:textId="77777777" w:rsidR="007B2B74" w:rsidRPr="006F7020" w:rsidRDefault="007B2B74" w:rsidP="001F261F">
                  <w:pPr>
                    <w:tabs>
                      <w:tab w:val="left" w:pos="1175"/>
                    </w:tabs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</w:pPr>
                  <w:r w:rsidRPr="006F7020">
                    <w:rPr>
                      <w:rFonts w:ascii="Arial" w:eastAsia="Calibri" w:hAnsi="Arial" w:cs="Arial"/>
                      <w:b/>
                      <w:sz w:val="16"/>
                      <w:szCs w:val="16"/>
                      <w:u w:val="single"/>
                    </w:rPr>
                    <w:t>NOTE</w:t>
                  </w:r>
                  <w:r w:rsidRPr="006F7020">
                    <w:rPr>
                      <w:rFonts w:ascii="Arial" w:eastAsia="Calibri" w:hAnsi="Arial" w:cs="Arial"/>
                      <w:b/>
                      <w:sz w:val="16"/>
                      <w:szCs w:val="16"/>
                    </w:rPr>
                    <w:t>: If the CBE will not self-perform 100% of the subcontract, it must list each lower</w:t>
                  </w:r>
                  <w:r>
                    <w:rPr>
                      <w:rFonts w:ascii="Arial" w:eastAsia="Calibri" w:hAnsi="Arial" w:cs="Arial"/>
                      <w:b/>
                      <w:sz w:val="16"/>
                      <w:szCs w:val="16"/>
                    </w:rPr>
                    <w:t>-</w:t>
                  </w:r>
                  <w:r w:rsidRPr="006F7020">
                    <w:rPr>
                      <w:rFonts w:ascii="Arial" w:eastAsia="Calibri" w:hAnsi="Arial" w:cs="Arial"/>
                      <w:b/>
                      <w:sz w:val="16"/>
                      <w:szCs w:val="16"/>
                    </w:rPr>
                    <w:t>tier CBE subcontractor below.</w:t>
                  </w:r>
                </w:p>
              </w:tc>
            </w:tr>
          </w:tbl>
          <w:p w14:paraId="0FE02531" w14:textId="77777777" w:rsidR="007B2B74" w:rsidRPr="006F7020" w:rsidRDefault="007B2B74" w:rsidP="001F261F">
            <w:pPr>
              <w:tabs>
                <w:tab w:val="left" w:pos="1175"/>
              </w:tabs>
              <w:contextualSpacing/>
              <w:rPr>
                <w:rFonts w:ascii="Arial" w:eastAsia="Calibri" w:hAnsi="Arial" w:cs="Arial"/>
                <w:b/>
                <w:sz w:val="16"/>
                <w:szCs w:val="16"/>
              </w:rPr>
            </w:pPr>
          </w:p>
        </w:tc>
      </w:tr>
      <w:tr w:rsidR="007B2B74" w:rsidRPr="006F7020" w14:paraId="3ED64FA0" w14:textId="77777777" w:rsidTr="00922B32">
        <w:trPr>
          <w:trHeight w:val="311"/>
        </w:trPr>
        <w:tc>
          <w:tcPr>
            <w:tcW w:w="1907" w:type="dxa"/>
            <w:shd w:val="clear" w:color="auto" w:fill="FDE9D9"/>
            <w:vAlign w:val="center"/>
          </w:tcPr>
          <w:p w14:paraId="7680B649" w14:textId="77777777" w:rsidR="007B2B74" w:rsidRPr="006F7020" w:rsidRDefault="007B2B74" w:rsidP="001F261F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LOWER TIER</w:t>
            </w:r>
          </w:p>
          <w:p w14:paraId="42DDF339" w14:textId="77777777" w:rsidR="007B2B74" w:rsidRPr="006F7020" w:rsidRDefault="007B2B74" w:rsidP="001F261F">
            <w:pPr>
              <w:contextualSpacing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CBE Subcontractor Name</w:t>
            </w:r>
          </w:p>
        </w:tc>
        <w:tc>
          <w:tcPr>
            <w:tcW w:w="2003" w:type="dxa"/>
            <w:shd w:val="clear" w:color="auto" w:fill="FDE9D9"/>
            <w:vAlign w:val="center"/>
          </w:tcPr>
          <w:p w14:paraId="57C8B057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Address</w:t>
            </w:r>
          </w:p>
        </w:tc>
        <w:tc>
          <w:tcPr>
            <w:tcW w:w="1900" w:type="dxa"/>
            <w:shd w:val="clear" w:color="auto" w:fill="FDE9D9"/>
            <w:vAlign w:val="center"/>
          </w:tcPr>
          <w:p w14:paraId="4921E341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Certification No.</w:t>
            </w:r>
          </w:p>
        </w:tc>
        <w:tc>
          <w:tcPr>
            <w:tcW w:w="2597" w:type="dxa"/>
            <w:shd w:val="clear" w:color="auto" w:fill="FDE9D9"/>
            <w:vAlign w:val="center"/>
          </w:tcPr>
          <w:p w14:paraId="341812CD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Price to be paid to the CBE Subcontractor</w:t>
            </w:r>
          </w:p>
        </w:tc>
        <w:tc>
          <w:tcPr>
            <w:tcW w:w="1640" w:type="dxa"/>
            <w:shd w:val="clear" w:color="auto" w:fill="FDE9D9"/>
            <w:vAlign w:val="center"/>
          </w:tcPr>
          <w:p w14:paraId="1A960250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Description of subcontract scope of work to be performed that shall be for a commercially useful function by the CBE</w:t>
            </w:r>
          </w:p>
        </w:tc>
        <w:tc>
          <w:tcPr>
            <w:tcW w:w="786" w:type="dxa"/>
            <w:shd w:val="clear" w:color="auto" w:fill="FDE9D9"/>
            <w:vAlign w:val="center"/>
          </w:tcPr>
          <w:p w14:paraId="07E3879D" w14:textId="77777777" w:rsidR="007B2B74" w:rsidRPr="006F7020" w:rsidRDefault="007B2B74" w:rsidP="001F261F">
            <w:pPr>
              <w:contextualSpacing/>
              <w:jc w:val="center"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 xml:space="preserve">Tier </w:t>
            </w:r>
            <w:r w:rsidRPr="006F7020">
              <w:rPr>
                <w:rFonts w:ascii="Arial" w:eastAsia="Calibri" w:hAnsi="Arial" w:cs="Arial"/>
                <w:sz w:val="16"/>
                <w:szCs w:val="16"/>
              </w:rPr>
              <w:t>(e.g., 1</w:t>
            </w:r>
            <w:r w:rsidRPr="006F7020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st</w:t>
            </w:r>
            <w:r w:rsidRPr="006F7020">
              <w:rPr>
                <w:rFonts w:ascii="Arial" w:eastAsia="Calibri" w:hAnsi="Arial" w:cs="Arial"/>
                <w:sz w:val="16"/>
                <w:szCs w:val="16"/>
              </w:rPr>
              <w:t>, 2</w:t>
            </w:r>
            <w:r w:rsidRPr="006F7020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nd</w:t>
            </w:r>
            <w:r w:rsidRPr="006F7020">
              <w:rPr>
                <w:rFonts w:ascii="Arial" w:eastAsia="Calibri" w:hAnsi="Arial" w:cs="Arial"/>
                <w:sz w:val="16"/>
                <w:szCs w:val="16"/>
              </w:rPr>
              <w:t>, 3</w:t>
            </w:r>
            <w:r w:rsidRPr="006F7020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rd</w:t>
            </w:r>
            <w:r w:rsidRPr="006F7020">
              <w:rPr>
                <w:rFonts w:ascii="Arial" w:eastAsia="Calibri" w:hAnsi="Arial" w:cs="Arial"/>
                <w:sz w:val="16"/>
                <w:szCs w:val="16"/>
              </w:rPr>
              <w:t>, 4</w:t>
            </w:r>
            <w:r w:rsidRPr="006F7020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th</w:t>
            </w:r>
            <w:r w:rsidRPr="006F7020">
              <w:rPr>
                <w:rFonts w:ascii="Arial" w:eastAsia="Calibri" w:hAnsi="Arial" w:cs="Arial"/>
                <w:sz w:val="16"/>
                <w:szCs w:val="16"/>
              </w:rPr>
              <w:t>, etc.)</w:t>
            </w:r>
          </w:p>
        </w:tc>
      </w:tr>
      <w:tr w:rsidR="00D9524F" w:rsidRPr="006F7020" w14:paraId="7607CEF8" w14:textId="77777777" w:rsidTr="00922B32">
        <w:trPr>
          <w:trHeight w:val="266"/>
        </w:trPr>
        <w:tc>
          <w:tcPr>
            <w:tcW w:w="1907" w:type="dxa"/>
            <w:vAlign w:val="center"/>
          </w:tcPr>
          <w:p w14:paraId="3EB992CE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__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2003" w:type="dxa"/>
            <w:vAlign w:val="center"/>
          </w:tcPr>
          <w:p w14:paraId="7041AEF7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900" w:type="dxa"/>
            <w:vAlign w:val="center"/>
          </w:tcPr>
          <w:p w14:paraId="22E23A89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____"/>
                    <w:listEntry w:val="1st"/>
                    <w:listEntry w:val="2nd"/>
                    <w:listEntry w:val="3rd"/>
                    <w:listEntry w:val="4th"/>
                    <w:listEntry w:val="5th"/>
                    <w:listEntry w:val="6th"/>
                  </w:ddLis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FORMDROPDOWN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2597" w:type="dxa"/>
            <w:vAlign w:val="bottom"/>
          </w:tcPr>
          <w:p w14:paraId="5BEC5689" w14:textId="77777777" w:rsidR="00D9524F" w:rsidRPr="006F7020" w:rsidRDefault="00D9524F" w:rsidP="00D9524F">
            <w:pPr>
              <w:tabs>
                <w:tab w:val="left" w:pos="1175"/>
              </w:tabs>
              <w:contextualSpacing/>
              <w:jc w:val="center"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EE4102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EE4102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EE4102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EE4102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EE4102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EE4102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640" w:type="dxa"/>
            <w:vAlign w:val="center"/>
          </w:tcPr>
          <w:p w14:paraId="14C0AB86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0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786" w:type="dxa"/>
            <w:vAlign w:val="center"/>
          </w:tcPr>
          <w:p w14:paraId="3E8100C8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____"/>
                    <w:listEntry w:val="1st"/>
                    <w:listEntry w:val="2nd"/>
                    <w:listEntry w:val="3rd"/>
                    <w:listEntry w:val="4th"/>
                    <w:listEntry w:val="5th"/>
                    <w:listEntry w:val="6th"/>
                  </w:ddLis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FORMDROPDOWN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</w:tr>
      <w:tr w:rsidR="00D9524F" w:rsidRPr="006F7020" w14:paraId="098F266C" w14:textId="77777777" w:rsidTr="00922B32">
        <w:trPr>
          <w:trHeight w:val="266"/>
        </w:trPr>
        <w:tc>
          <w:tcPr>
            <w:tcW w:w="1907" w:type="dxa"/>
            <w:vAlign w:val="center"/>
          </w:tcPr>
          <w:p w14:paraId="249C09E4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__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2003" w:type="dxa"/>
            <w:vAlign w:val="center"/>
          </w:tcPr>
          <w:p w14:paraId="113424CE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900" w:type="dxa"/>
            <w:vAlign w:val="center"/>
          </w:tcPr>
          <w:p w14:paraId="1874B66D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____"/>
                    <w:listEntry w:val="1st"/>
                    <w:listEntry w:val="2nd"/>
                    <w:listEntry w:val="3rd"/>
                    <w:listEntry w:val="4th"/>
                    <w:listEntry w:val="5th"/>
                    <w:listEntry w:val="6th"/>
                  </w:ddLis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FORMDROPDOWN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2597" w:type="dxa"/>
            <w:vAlign w:val="bottom"/>
          </w:tcPr>
          <w:p w14:paraId="508720EE" w14:textId="77777777" w:rsidR="00D9524F" w:rsidRPr="006F7020" w:rsidRDefault="00D9524F" w:rsidP="00D9524F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EE4102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EE4102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EE4102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EE4102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EE4102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EE4102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640" w:type="dxa"/>
            <w:vAlign w:val="center"/>
          </w:tcPr>
          <w:p w14:paraId="6B07202D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0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786" w:type="dxa"/>
            <w:vAlign w:val="center"/>
          </w:tcPr>
          <w:p w14:paraId="0B6A56C3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____"/>
                    <w:listEntry w:val="1st"/>
                    <w:listEntry w:val="2nd"/>
                    <w:listEntry w:val="3rd"/>
                    <w:listEntry w:val="4th"/>
                    <w:listEntry w:val="5th"/>
                    <w:listEntry w:val="6th"/>
                  </w:ddLis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FORMDROPDOWN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</w:tr>
      <w:tr w:rsidR="00D9524F" w:rsidRPr="006F7020" w14:paraId="330E8520" w14:textId="77777777" w:rsidTr="00922B32">
        <w:trPr>
          <w:trHeight w:val="266"/>
        </w:trPr>
        <w:tc>
          <w:tcPr>
            <w:tcW w:w="1907" w:type="dxa"/>
            <w:vAlign w:val="center"/>
          </w:tcPr>
          <w:p w14:paraId="53C1BDD2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__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2003" w:type="dxa"/>
            <w:vAlign w:val="center"/>
          </w:tcPr>
          <w:p w14:paraId="4A9C1128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900" w:type="dxa"/>
            <w:vAlign w:val="center"/>
          </w:tcPr>
          <w:p w14:paraId="604B0CA3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____"/>
                    <w:listEntry w:val="1st"/>
                    <w:listEntry w:val="2nd"/>
                    <w:listEntry w:val="3rd"/>
                    <w:listEntry w:val="4th"/>
                    <w:listEntry w:val="5th"/>
                    <w:listEntry w:val="6th"/>
                  </w:ddLis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FORMDROPDOWN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2597" w:type="dxa"/>
            <w:vAlign w:val="bottom"/>
          </w:tcPr>
          <w:p w14:paraId="3A30B2A4" w14:textId="77777777" w:rsidR="00D9524F" w:rsidRPr="006F7020" w:rsidRDefault="00D9524F" w:rsidP="00D9524F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EE4102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EE4102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EE4102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EE4102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EE4102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EE4102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640" w:type="dxa"/>
            <w:vAlign w:val="center"/>
          </w:tcPr>
          <w:p w14:paraId="794206DB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0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786" w:type="dxa"/>
            <w:vAlign w:val="center"/>
          </w:tcPr>
          <w:p w14:paraId="750DF21F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____"/>
                    <w:listEntry w:val="1st"/>
                    <w:listEntry w:val="2nd"/>
                    <w:listEntry w:val="3rd"/>
                    <w:listEntry w:val="4th"/>
                    <w:listEntry w:val="5th"/>
                    <w:listEntry w:val="6th"/>
                  </w:ddLis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FORMDROPDOWN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</w:tr>
      <w:tr w:rsidR="007B2B74" w:rsidRPr="006F7020" w14:paraId="578C13CE" w14:textId="77777777" w:rsidTr="00922B32">
        <w:tc>
          <w:tcPr>
            <w:tcW w:w="1907" w:type="dxa"/>
            <w:shd w:val="clear" w:color="auto" w:fill="FABF8F"/>
            <w:vAlign w:val="center"/>
          </w:tcPr>
          <w:p w14:paraId="4F15EBD3" w14:textId="77777777" w:rsidR="007B2B74" w:rsidRPr="006F7020" w:rsidRDefault="007B2B74" w:rsidP="001F261F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lastRenderedPageBreak/>
              <w:t xml:space="preserve">CBE Subcontractor </w:t>
            </w:r>
          </w:p>
          <w:p w14:paraId="1704D745" w14:textId="77777777" w:rsidR="007B2B74" w:rsidRPr="006F7020" w:rsidRDefault="007B2B74" w:rsidP="001F261F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Company Name</w:t>
            </w:r>
          </w:p>
        </w:tc>
        <w:tc>
          <w:tcPr>
            <w:tcW w:w="2003" w:type="dxa"/>
            <w:shd w:val="clear" w:color="auto" w:fill="FABF8F"/>
            <w:vAlign w:val="center"/>
          </w:tcPr>
          <w:p w14:paraId="2FC32ED6" w14:textId="77777777" w:rsidR="007B2B74" w:rsidRPr="006F7020" w:rsidRDefault="007B2B74" w:rsidP="001F261F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Address</w:t>
            </w:r>
          </w:p>
        </w:tc>
        <w:tc>
          <w:tcPr>
            <w:tcW w:w="1900" w:type="dxa"/>
            <w:shd w:val="clear" w:color="auto" w:fill="FABF8F"/>
            <w:vAlign w:val="center"/>
          </w:tcPr>
          <w:p w14:paraId="6DE88721" w14:textId="77777777" w:rsidR="007B2B74" w:rsidRPr="006F7020" w:rsidRDefault="007B2B74" w:rsidP="001F261F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Certification No.</w:t>
            </w:r>
          </w:p>
        </w:tc>
        <w:tc>
          <w:tcPr>
            <w:tcW w:w="2597" w:type="dxa"/>
            <w:shd w:val="clear" w:color="auto" w:fill="FABF8F"/>
            <w:vAlign w:val="center"/>
          </w:tcPr>
          <w:p w14:paraId="0C94F075" w14:textId="77777777" w:rsidR="007B2B74" w:rsidRPr="006F7020" w:rsidRDefault="007B2B74" w:rsidP="001F261F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Price to be paid to the CBE Subcontractor</w:t>
            </w:r>
          </w:p>
        </w:tc>
        <w:tc>
          <w:tcPr>
            <w:tcW w:w="2426" w:type="dxa"/>
            <w:gridSpan w:val="2"/>
            <w:shd w:val="clear" w:color="auto" w:fill="FABF8F"/>
            <w:vAlign w:val="center"/>
          </w:tcPr>
          <w:p w14:paraId="48D96888" w14:textId="77777777" w:rsidR="007B2B74" w:rsidRPr="006F7020" w:rsidRDefault="007B2B74" w:rsidP="001F261F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Description of subcontract scope of work to be performed that shall be for a commercially useful function by the CBE</w:t>
            </w:r>
          </w:p>
        </w:tc>
      </w:tr>
      <w:tr w:rsidR="007B2B74" w:rsidRPr="006F7020" w14:paraId="1FC76B89" w14:textId="77777777" w:rsidTr="00922B32">
        <w:trPr>
          <w:trHeight w:val="1160"/>
        </w:trPr>
        <w:tc>
          <w:tcPr>
            <w:tcW w:w="1907" w:type="dxa"/>
            <w:vAlign w:val="center"/>
          </w:tcPr>
          <w:p w14:paraId="33E09CFB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__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2003" w:type="dxa"/>
            <w:vAlign w:val="center"/>
          </w:tcPr>
          <w:p w14:paraId="4AF3062D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900" w:type="dxa"/>
            <w:vAlign w:val="center"/>
          </w:tcPr>
          <w:p w14:paraId="6840C0A4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____"/>
                    <w:listEntry w:val="1st"/>
                    <w:listEntry w:val="2nd"/>
                    <w:listEntry w:val="3rd"/>
                    <w:listEntry w:val="4th"/>
                    <w:listEntry w:val="5th"/>
                    <w:listEntry w:val="6th"/>
                  </w:ddLis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FORMDROPDOWN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2597" w:type="dxa"/>
            <w:vAlign w:val="center"/>
          </w:tcPr>
          <w:p w14:paraId="172B3AAF" w14:textId="77777777" w:rsidR="007B2B74" w:rsidRPr="006F7020" w:rsidRDefault="00D9524F" w:rsidP="00D9524F">
            <w:pPr>
              <w:tabs>
                <w:tab w:val="left" w:pos="1175"/>
              </w:tabs>
              <w:contextualSpacing/>
              <w:jc w:val="center"/>
              <w:rPr>
                <w:rFonts w:ascii="Arial" w:eastAsia="Calibri" w:hAnsi="Arial" w:cs="Arial"/>
                <w:sz w:val="16"/>
                <w:szCs w:val="16"/>
                <w:u w:val="single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2426" w:type="dxa"/>
            <w:gridSpan w:val="2"/>
            <w:vAlign w:val="center"/>
          </w:tcPr>
          <w:p w14:paraId="7076FCA6" w14:textId="77777777" w:rsidR="007B2B74" w:rsidRPr="006F7020" w:rsidRDefault="007B2B74" w:rsidP="001F261F">
            <w:pPr>
              <w:contextualSpacing/>
              <w:jc w:val="center"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0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</w:tr>
      <w:tr w:rsidR="007B2B74" w:rsidRPr="006F7020" w14:paraId="5F172A4F" w14:textId="77777777" w:rsidTr="00922B32">
        <w:trPr>
          <w:trHeight w:val="491"/>
        </w:trPr>
        <w:tc>
          <w:tcPr>
            <w:tcW w:w="5810" w:type="dxa"/>
            <w:gridSpan w:val="3"/>
            <w:shd w:val="clear" w:color="auto" w:fill="BFBFBF"/>
            <w:vAlign w:val="center"/>
          </w:tcPr>
          <w:p w14:paraId="40752ABB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  <w:p w14:paraId="69F5181B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CBE Point of Contact:</w:t>
            </w:r>
          </w:p>
          <w:p w14:paraId="7AAAAB48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5023" w:type="dxa"/>
            <w:gridSpan w:val="3"/>
            <w:shd w:val="clear" w:color="auto" w:fill="BFBFBF"/>
            <w:vAlign w:val="center"/>
          </w:tcPr>
          <w:p w14:paraId="0079E372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CBE Subcontractor Self-Performance Indicator:</w:t>
            </w:r>
          </w:p>
        </w:tc>
      </w:tr>
      <w:tr w:rsidR="007B2B74" w:rsidRPr="006F7020" w14:paraId="1ACBDB65" w14:textId="77777777" w:rsidTr="00922B32">
        <w:trPr>
          <w:trHeight w:val="320"/>
        </w:trPr>
        <w:tc>
          <w:tcPr>
            <w:tcW w:w="5810" w:type="dxa"/>
            <w:gridSpan w:val="3"/>
            <w:vAlign w:val="center"/>
          </w:tcPr>
          <w:p w14:paraId="16BF04C0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</w:p>
          <w:p w14:paraId="3925F5D8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Name: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3"/>
                  <w:enabled/>
                  <w:calcOnExit w:val="0"/>
                  <w:textInput>
                    <w:default w:val="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  <w:p w14:paraId="00552CE0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</w:p>
          <w:p w14:paraId="5EA732D6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Title: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4"/>
                  <w:enabled/>
                  <w:calcOnExit w:val="0"/>
                  <w:textInput>
                    <w:default w:val="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  <w:p w14:paraId="4F56350D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</w:p>
          <w:p w14:paraId="393E1EDF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Telephone Number: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5"/>
                  <w:enabled/>
                  <w:calcOnExit w:val="0"/>
                  <w:textInput>
                    <w:default w:val="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  <w:p w14:paraId="1F33211D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</w:p>
          <w:p w14:paraId="078A0FAF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Email Address: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6"/>
                  <w:enabled/>
                  <w:calcOnExit w:val="0"/>
                  <w:textInput>
                    <w:default w:val="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  <w:p w14:paraId="56885E40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</w:p>
        </w:tc>
        <w:tc>
          <w:tcPr>
            <w:tcW w:w="5023" w:type="dxa"/>
            <w:gridSpan w:val="3"/>
            <w:vAlign w:val="center"/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579"/>
            </w:tblGrid>
            <w:tr w:rsidR="007B2B74" w:rsidRPr="006F7020" w14:paraId="09EAA2B5" w14:textId="77777777" w:rsidTr="001F261F">
              <w:tc>
                <w:tcPr>
                  <w:tcW w:w="4579" w:type="dxa"/>
                </w:tcPr>
                <w:p w14:paraId="4894A780" w14:textId="77777777" w:rsidR="007B2B74" w:rsidRPr="006F7020" w:rsidRDefault="007B2B74" w:rsidP="001F261F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</w:pP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fldChar w:fldCharType="begin">
                      <w:ffData>
                        <w:name w:val="Check4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instrText xml:space="preserve"> FORMCHECKBOX </w:instrText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fldChar w:fldCharType="separate"/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fldChar w:fldCharType="end"/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 xml:space="preserve"> This CBE will perform the ENTIRE subcontract with its own organization and resources. </w:t>
                  </w:r>
                </w:p>
              </w:tc>
            </w:tr>
            <w:tr w:rsidR="007B2B74" w:rsidRPr="006F7020" w14:paraId="6C662748" w14:textId="77777777" w:rsidTr="001F261F">
              <w:tc>
                <w:tcPr>
                  <w:tcW w:w="4579" w:type="dxa"/>
                </w:tcPr>
                <w:p w14:paraId="0970BEFE" w14:textId="77777777" w:rsidR="007B2B74" w:rsidRPr="006F7020" w:rsidRDefault="007B2B74" w:rsidP="001F261F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</w:pPr>
                  <w:r w:rsidRPr="006F7020">
                    <w:rPr>
                      <w:rFonts w:ascii="Arial" w:eastAsia="Calibri" w:hAnsi="Arial" w:cs="Arial"/>
                      <w:bCs/>
                      <w:sz w:val="22"/>
                      <w:szCs w:val="22"/>
                    </w:rPr>
                    <w:fldChar w:fldCharType="begin">
                      <w:ffData>
                        <w:name w:val="Check5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instrText xml:space="preserve"> FORMCHECKBOX </w:instrText>
                  </w:r>
                  <w:r w:rsidRPr="006F7020">
                    <w:rPr>
                      <w:rFonts w:ascii="Arial" w:eastAsia="Calibri" w:hAnsi="Arial" w:cs="Arial"/>
                      <w:bCs/>
                      <w:sz w:val="22"/>
                      <w:szCs w:val="22"/>
                    </w:rPr>
                  </w:r>
                  <w:r w:rsidRPr="006F7020">
                    <w:rPr>
                      <w:rFonts w:ascii="Arial" w:eastAsia="Calibri" w:hAnsi="Arial" w:cs="Arial"/>
                      <w:bCs/>
                      <w:sz w:val="22"/>
                      <w:szCs w:val="22"/>
                    </w:rPr>
                    <w:fldChar w:fldCharType="separate"/>
                  </w:r>
                  <w:r w:rsidRPr="006F7020">
                    <w:rPr>
                      <w:rFonts w:ascii="Arial" w:eastAsia="Calibri" w:hAnsi="Arial" w:cs="Arial"/>
                      <w:bCs/>
                      <w:sz w:val="22"/>
                      <w:szCs w:val="22"/>
                    </w:rPr>
                    <w:fldChar w:fldCharType="end"/>
                  </w:r>
                  <w:r w:rsidRPr="006F7020">
                    <w:rPr>
                      <w:rFonts w:ascii="Arial" w:eastAsia="Calibri" w:hAnsi="Arial" w:cs="Arial"/>
                      <w:bCs/>
                      <w:sz w:val="22"/>
                      <w:szCs w:val="22"/>
                    </w:rPr>
                    <w:t xml:space="preserve"> </w:t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 xml:space="preserve">This CBE will subcontract a portion of the subcontract and will perform </w:t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listEntry w:val="____"/>
                          <w:listEntry w:val="1st"/>
                          <w:listEntry w:val="2nd"/>
                          <w:listEntry w:val="3rd"/>
                          <w:listEntry w:val="4th"/>
                          <w:listEntry w:val="5th"/>
                          <w:listEntry w:val="6th"/>
                        </w:ddList>
                      </w:ffData>
                    </w:fldChar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  <w:u w:val="single"/>
                      <w:shd w:val="clear" w:color="auto" w:fill="BFBFBF"/>
                    </w:rPr>
                    <w:instrText xml:space="preserve"> FORMDROPDOWN </w:instrText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  <w:u w:val="single"/>
                      <w:shd w:val="clear" w:color="auto" w:fill="BFBFBF"/>
                    </w:rPr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separate"/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end"/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>% of the subcontract’s total dollar volume.</w:t>
                  </w:r>
                </w:p>
                <w:p w14:paraId="455BC375" w14:textId="77777777" w:rsidR="007B2B74" w:rsidRPr="006F7020" w:rsidRDefault="007B2B74" w:rsidP="001F261F">
                  <w:pPr>
                    <w:tabs>
                      <w:tab w:val="left" w:pos="1175"/>
                    </w:tabs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</w:pPr>
                  <w:r w:rsidRPr="006F7020">
                    <w:rPr>
                      <w:rFonts w:ascii="Arial" w:eastAsia="Calibri" w:hAnsi="Arial" w:cs="Arial"/>
                      <w:b/>
                      <w:sz w:val="16"/>
                      <w:szCs w:val="16"/>
                      <w:u w:val="single"/>
                    </w:rPr>
                    <w:t>NOTE</w:t>
                  </w:r>
                  <w:r w:rsidRPr="006F7020">
                    <w:rPr>
                      <w:rFonts w:ascii="Arial" w:eastAsia="Calibri" w:hAnsi="Arial" w:cs="Arial"/>
                      <w:b/>
                      <w:sz w:val="16"/>
                      <w:szCs w:val="16"/>
                    </w:rPr>
                    <w:t>: If the CBE will not self-perform 100% of the subcontract, it must list each lower</w:t>
                  </w:r>
                  <w:r>
                    <w:rPr>
                      <w:rFonts w:ascii="Arial" w:eastAsia="Calibri" w:hAnsi="Arial" w:cs="Arial"/>
                      <w:b/>
                      <w:sz w:val="16"/>
                      <w:szCs w:val="16"/>
                    </w:rPr>
                    <w:t>-</w:t>
                  </w:r>
                  <w:r w:rsidRPr="006F7020">
                    <w:rPr>
                      <w:rFonts w:ascii="Arial" w:eastAsia="Calibri" w:hAnsi="Arial" w:cs="Arial"/>
                      <w:b/>
                      <w:sz w:val="16"/>
                      <w:szCs w:val="16"/>
                    </w:rPr>
                    <w:t>tier CBE subcontractor below.</w:t>
                  </w:r>
                </w:p>
              </w:tc>
            </w:tr>
          </w:tbl>
          <w:p w14:paraId="25FDF5CF" w14:textId="77777777" w:rsidR="007B2B74" w:rsidRPr="006F7020" w:rsidRDefault="007B2B74" w:rsidP="001F261F">
            <w:pPr>
              <w:tabs>
                <w:tab w:val="left" w:pos="1175"/>
              </w:tabs>
              <w:contextualSpacing/>
              <w:rPr>
                <w:rFonts w:ascii="Arial" w:eastAsia="Calibri" w:hAnsi="Arial" w:cs="Arial"/>
                <w:b/>
                <w:sz w:val="16"/>
                <w:szCs w:val="16"/>
              </w:rPr>
            </w:pPr>
          </w:p>
        </w:tc>
      </w:tr>
      <w:tr w:rsidR="007B2B74" w:rsidRPr="006F7020" w14:paraId="0391C388" w14:textId="77777777" w:rsidTr="00922B32">
        <w:trPr>
          <w:trHeight w:val="311"/>
        </w:trPr>
        <w:tc>
          <w:tcPr>
            <w:tcW w:w="1907" w:type="dxa"/>
            <w:shd w:val="clear" w:color="auto" w:fill="FDE9D9"/>
            <w:vAlign w:val="center"/>
          </w:tcPr>
          <w:p w14:paraId="19AC7953" w14:textId="77777777" w:rsidR="007B2B74" w:rsidRPr="006F7020" w:rsidRDefault="007B2B74" w:rsidP="001F261F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LOWER TIER</w:t>
            </w:r>
          </w:p>
          <w:p w14:paraId="08B73182" w14:textId="77777777" w:rsidR="007B2B74" w:rsidRPr="006F7020" w:rsidRDefault="007B2B74" w:rsidP="001F261F">
            <w:pPr>
              <w:contextualSpacing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CBE Subcontractor Name</w:t>
            </w:r>
          </w:p>
        </w:tc>
        <w:tc>
          <w:tcPr>
            <w:tcW w:w="2003" w:type="dxa"/>
            <w:shd w:val="clear" w:color="auto" w:fill="FDE9D9"/>
            <w:vAlign w:val="center"/>
          </w:tcPr>
          <w:p w14:paraId="76F2FF39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Address</w:t>
            </w:r>
          </w:p>
        </w:tc>
        <w:tc>
          <w:tcPr>
            <w:tcW w:w="1900" w:type="dxa"/>
            <w:shd w:val="clear" w:color="auto" w:fill="FDE9D9"/>
            <w:vAlign w:val="center"/>
          </w:tcPr>
          <w:p w14:paraId="633613FB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Certification No.</w:t>
            </w:r>
          </w:p>
        </w:tc>
        <w:tc>
          <w:tcPr>
            <w:tcW w:w="2597" w:type="dxa"/>
            <w:shd w:val="clear" w:color="auto" w:fill="FDE9D9"/>
            <w:vAlign w:val="center"/>
          </w:tcPr>
          <w:p w14:paraId="2CA98224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Price to be paid to the CBE Subcontractor</w:t>
            </w:r>
          </w:p>
        </w:tc>
        <w:tc>
          <w:tcPr>
            <w:tcW w:w="1640" w:type="dxa"/>
            <w:shd w:val="clear" w:color="auto" w:fill="FDE9D9"/>
            <w:vAlign w:val="center"/>
          </w:tcPr>
          <w:p w14:paraId="7DF25F83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Description of subcontract scope of work to be performed that shall be for a commercially useful function by the CBE</w:t>
            </w:r>
          </w:p>
        </w:tc>
        <w:tc>
          <w:tcPr>
            <w:tcW w:w="786" w:type="dxa"/>
            <w:shd w:val="clear" w:color="auto" w:fill="FDE9D9"/>
            <w:vAlign w:val="center"/>
          </w:tcPr>
          <w:p w14:paraId="56472CE2" w14:textId="77777777" w:rsidR="007B2B74" w:rsidRPr="006F7020" w:rsidRDefault="007B2B74" w:rsidP="001F261F">
            <w:pPr>
              <w:contextualSpacing/>
              <w:jc w:val="center"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 xml:space="preserve">Tier </w:t>
            </w:r>
            <w:r w:rsidRPr="006F7020">
              <w:rPr>
                <w:rFonts w:ascii="Arial" w:eastAsia="Calibri" w:hAnsi="Arial" w:cs="Arial"/>
                <w:sz w:val="16"/>
                <w:szCs w:val="16"/>
              </w:rPr>
              <w:t>(e.g., 1</w:t>
            </w:r>
            <w:r w:rsidRPr="006F7020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st</w:t>
            </w:r>
            <w:r w:rsidRPr="006F7020">
              <w:rPr>
                <w:rFonts w:ascii="Arial" w:eastAsia="Calibri" w:hAnsi="Arial" w:cs="Arial"/>
                <w:sz w:val="16"/>
                <w:szCs w:val="16"/>
              </w:rPr>
              <w:t>, 2</w:t>
            </w:r>
            <w:r w:rsidRPr="006F7020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nd</w:t>
            </w:r>
            <w:r w:rsidRPr="006F7020">
              <w:rPr>
                <w:rFonts w:ascii="Arial" w:eastAsia="Calibri" w:hAnsi="Arial" w:cs="Arial"/>
                <w:sz w:val="16"/>
                <w:szCs w:val="16"/>
              </w:rPr>
              <w:t>, 3</w:t>
            </w:r>
            <w:r w:rsidRPr="006F7020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rd</w:t>
            </w:r>
            <w:r w:rsidRPr="006F7020">
              <w:rPr>
                <w:rFonts w:ascii="Arial" w:eastAsia="Calibri" w:hAnsi="Arial" w:cs="Arial"/>
                <w:sz w:val="16"/>
                <w:szCs w:val="16"/>
              </w:rPr>
              <w:t>, 4</w:t>
            </w:r>
            <w:r w:rsidRPr="006F7020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th</w:t>
            </w:r>
            <w:r w:rsidRPr="006F7020">
              <w:rPr>
                <w:rFonts w:ascii="Arial" w:eastAsia="Calibri" w:hAnsi="Arial" w:cs="Arial"/>
                <w:sz w:val="16"/>
                <w:szCs w:val="16"/>
              </w:rPr>
              <w:t>, etc.)</w:t>
            </w:r>
          </w:p>
        </w:tc>
      </w:tr>
      <w:tr w:rsidR="00D9524F" w:rsidRPr="006F7020" w14:paraId="29A7CF42" w14:textId="77777777" w:rsidTr="00922B32">
        <w:trPr>
          <w:trHeight w:val="266"/>
        </w:trPr>
        <w:tc>
          <w:tcPr>
            <w:tcW w:w="1907" w:type="dxa"/>
            <w:vAlign w:val="center"/>
          </w:tcPr>
          <w:p w14:paraId="0A06DB54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__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2003" w:type="dxa"/>
            <w:vAlign w:val="center"/>
          </w:tcPr>
          <w:p w14:paraId="4418CB5B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900" w:type="dxa"/>
            <w:vAlign w:val="center"/>
          </w:tcPr>
          <w:p w14:paraId="063E317D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____"/>
                    <w:listEntry w:val="1st"/>
                    <w:listEntry w:val="2nd"/>
                    <w:listEntry w:val="3rd"/>
                    <w:listEntry w:val="4th"/>
                    <w:listEntry w:val="5th"/>
                    <w:listEntry w:val="6th"/>
                  </w:ddLis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FORMDROPDOWN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2597" w:type="dxa"/>
            <w:vAlign w:val="bottom"/>
          </w:tcPr>
          <w:p w14:paraId="1AFD2A35" w14:textId="77777777" w:rsidR="00D9524F" w:rsidRPr="006F7020" w:rsidRDefault="00D9524F" w:rsidP="00D9524F">
            <w:pPr>
              <w:tabs>
                <w:tab w:val="left" w:pos="1175"/>
              </w:tabs>
              <w:contextualSpacing/>
              <w:jc w:val="center"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53469C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53469C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53469C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53469C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53469C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53469C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640" w:type="dxa"/>
            <w:vAlign w:val="center"/>
          </w:tcPr>
          <w:p w14:paraId="7D48E3A7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0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786" w:type="dxa"/>
            <w:vAlign w:val="center"/>
          </w:tcPr>
          <w:p w14:paraId="70528AE8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____"/>
                    <w:listEntry w:val="1st"/>
                    <w:listEntry w:val="2nd"/>
                    <w:listEntry w:val="3rd"/>
                    <w:listEntry w:val="4th"/>
                    <w:listEntry w:val="5th"/>
                    <w:listEntry w:val="6th"/>
                  </w:ddLis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FORMDROPDOWN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</w:tr>
      <w:tr w:rsidR="00D9524F" w:rsidRPr="006F7020" w14:paraId="44EFB392" w14:textId="77777777" w:rsidTr="00922B32">
        <w:trPr>
          <w:trHeight w:val="266"/>
        </w:trPr>
        <w:tc>
          <w:tcPr>
            <w:tcW w:w="1907" w:type="dxa"/>
            <w:vAlign w:val="center"/>
          </w:tcPr>
          <w:p w14:paraId="25C6DCE3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__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2003" w:type="dxa"/>
            <w:vAlign w:val="center"/>
          </w:tcPr>
          <w:p w14:paraId="5914B5FF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900" w:type="dxa"/>
            <w:vAlign w:val="center"/>
          </w:tcPr>
          <w:p w14:paraId="0A96E70F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____"/>
                    <w:listEntry w:val="1st"/>
                    <w:listEntry w:val="2nd"/>
                    <w:listEntry w:val="3rd"/>
                    <w:listEntry w:val="4th"/>
                    <w:listEntry w:val="5th"/>
                    <w:listEntry w:val="6th"/>
                  </w:ddLis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FORMDROPDOWN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2597" w:type="dxa"/>
            <w:vAlign w:val="bottom"/>
          </w:tcPr>
          <w:p w14:paraId="5A2AE1BF" w14:textId="77777777" w:rsidR="00D9524F" w:rsidRPr="006F7020" w:rsidRDefault="00D9524F" w:rsidP="00D9524F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53469C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53469C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53469C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53469C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53469C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53469C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640" w:type="dxa"/>
            <w:vAlign w:val="center"/>
          </w:tcPr>
          <w:p w14:paraId="3A23382D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0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786" w:type="dxa"/>
            <w:vAlign w:val="center"/>
          </w:tcPr>
          <w:p w14:paraId="742EDD60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____"/>
                    <w:listEntry w:val="1st"/>
                    <w:listEntry w:val="2nd"/>
                    <w:listEntry w:val="3rd"/>
                    <w:listEntry w:val="4th"/>
                    <w:listEntry w:val="5th"/>
                    <w:listEntry w:val="6th"/>
                  </w:ddLis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FORMDROPDOWN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</w:tr>
      <w:tr w:rsidR="00D9524F" w:rsidRPr="006F7020" w14:paraId="02E7C384" w14:textId="77777777" w:rsidTr="00922B32">
        <w:trPr>
          <w:trHeight w:val="266"/>
        </w:trPr>
        <w:tc>
          <w:tcPr>
            <w:tcW w:w="1907" w:type="dxa"/>
            <w:vAlign w:val="center"/>
          </w:tcPr>
          <w:p w14:paraId="3AC8C015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__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2003" w:type="dxa"/>
            <w:vAlign w:val="center"/>
          </w:tcPr>
          <w:p w14:paraId="427DA984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900" w:type="dxa"/>
            <w:vAlign w:val="center"/>
          </w:tcPr>
          <w:p w14:paraId="69DCF628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____"/>
                    <w:listEntry w:val="1st"/>
                    <w:listEntry w:val="2nd"/>
                    <w:listEntry w:val="3rd"/>
                    <w:listEntry w:val="4th"/>
                    <w:listEntry w:val="5th"/>
                    <w:listEntry w:val="6th"/>
                  </w:ddLis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FORMDROPDOWN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2597" w:type="dxa"/>
            <w:vAlign w:val="bottom"/>
          </w:tcPr>
          <w:p w14:paraId="5CDC4820" w14:textId="77777777" w:rsidR="00D9524F" w:rsidRPr="006F7020" w:rsidRDefault="00D9524F" w:rsidP="00D9524F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53469C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53469C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53469C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53469C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53469C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53469C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640" w:type="dxa"/>
            <w:vAlign w:val="center"/>
          </w:tcPr>
          <w:p w14:paraId="09C7ED89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0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786" w:type="dxa"/>
            <w:vAlign w:val="center"/>
          </w:tcPr>
          <w:p w14:paraId="55F0688D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____"/>
                    <w:listEntry w:val="1st"/>
                    <w:listEntry w:val="2nd"/>
                    <w:listEntry w:val="3rd"/>
                    <w:listEntry w:val="4th"/>
                    <w:listEntry w:val="5th"/>
                    <w:listEntry w:val="6th"/>
                  </w:ddLis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FORMDROPDOWN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</w:tr>
    </w:tbl>
    <w:p w14:paraId="10444DB6" w14:textId="77777777" w:rsidR="007B2B74" w:rsidRDefault="007B2B74" w:rsidP="001C27BE">
      <w:pPr>
        <w:rPr>
          <w:rFonts w:ascii="Arial" w:eastAsia="Calibri" w:hAnsi="Arial" w:cs="Arial"/>
          <w:b/>
          <w:sz w:val="21"/>
          <w:szCs w:val="21"/>
        </w:rPr>
      </w:pPr>
    </w:p>
    <w:p w14:paraId="2765FFC9" w14:textId="77777777" w:rsidR="007B2B74" w:rsidRDefault="007B2B74" w:rsidP="001C27BE">
      <w:pPr>
        <w:rPr>
          <w:rFonts w:ascii="Arial" w:eastAsia="Calibri" w:hAnsi="Arial" w:cs="Arial"/>
          <w:b/>
          <w:sz w:val="21"/>
          <w:szCs w:val="21"/>
        </w:rPr>
      </w:pPr>
    </w:p>
    <w:tbl>
      <w:tblPr>
        <w:tblW w:w="10833" w:type="dxa"/>
        <w:tblInd w:w="-10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07"/>
        <w:gridCol w:w="1979"/>
        <w:gridCol w:w="1909"/>
        <w:gridCol w:w="2609"/>
        <w:gridCol w:w="1640"/>
        <w:gridCol w:w="789"/>
      </w:tblGrid>
      <w:tr w:rsidR="008F48E3" w:rsidRPr="006F7020" w14:paraId="63D34DC2" w14:textId="77777777" w:rsidTr="00922B32">
        <w:tc>
          <w:tcPr>
            <w:tcW w:w="1907" w:type="dxa"/>
            <w:shd w:val="clear" w:color="auto" w:fill="FABF8F"/>
            <w:vAlign w:val="center"/>
          </w:tcPr>
          <w:p w14:paraId="0F128323" w14:textId="77777777" w:rsidR="008F48E3" w:rsidRPr="006F7020" w:rsidRDefault="008F48E3" w:rsidP="005B1B6C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 xml:space="preserve">CBE Subcontractor </w:t>
            </w:r>
          </w:p>
          <w:p w14:paraId="543D8345" w14:textId="77777777" w:rsidR="008F48E3" w:rsidRPr="006F7020" w:rsidRDefault="008F48E3" w:rsidP="005B1B6C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Company Name</w:t>
            </w:r>
          </w:p>
        </w:tc>
        <w:tc>
          <w:tcPr>
            <w:tcW w:w="1979" w:type="dxa"/>
            <w:shd w:val="clear" w:color="auto" w:fill="FABF8F"/>
            <w:vAlign w:val="center"/>
          </w:tcPr>
          <w:p w14:paraId="56E1D8B0" w14:textId="77777777" w:rsidR="008F48E3" w:rsidRPr="006F7020" w:rsidRDefault="008F48E3" w:rsidP="005B1B6C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Address</w:t>
            </w:r>
          </w:p>
        </w:tc>
        <w:tc>
          <w:tcPr>
            <w:tcW w:w="1909" w:type="dxa"/>
            <w:shd w:val="clear" w:color="auto" w:fill="FABF8F"/>
            <w:vAlign w:val="center"/>
          </w:tcPr>
          <w:p w14:paraId="3142C3FC" w14:textId="77777777" w:rsidR="008F48E3" w:rsidRPr="006F7020" w:rsidRDefault="008F48E3" w:rsidP="005B1B6C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Certification No.</w:t>
            </w:r>
          </w:p>
        </w:tc>
        <w:tc>
          <w:tcPr>
            <w:tcW w:w="2609" w:type="dxa"/>
            <w:shd w:val="clear" w:color="auto" w:fill="FABF8F"/>
            <w:vAlign w:val="center"/>
          </w:tcPr>
          <w:p w14:paraId="69657189" w14:textId="77777777" w:rsidR="008F48E3" w:rsidRPr="006F7020" w:rsidRDefault="008F48E3" w:rsidP="005B1B6C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Price to be paid to the CBE Subcontractor</w:t>
            </w:r>
          </w:p>
        </w:tc>
        <w:tc>
          <w:tcPr>
            <w:tcW w:w="2429" w:type="dxa"/>
            <w:gridSpan w:val="2"/>
            <w:shd w:val="clear" w:color="auto" w:fill="FABF8F"/>
            <w:vAlign w:val="center"/>
          </w:tcPr>
          <w:p w14:paraId="73C1908C" w14:textId="77777777" w:rsidR="008F48E3" w:rsidRPr="006F7020" w:rsidRDefault="008F48E3" w:rsidP="005B1B6C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Description of subcontract scope of work to be performed that shall be for a commercially useful function by the CBE</w:t>
            </w:r>
          </w:p>
        </w:tc>
      </w:tr>
      <w:tr w:rsidR="008F48E3" w:rsidRPr="006F7020" w14:paraId="6F13A559" w14:textId="77777777" w:rsidTr="00922B32">
        <w:trPr>
          <w:trHeight w:val="1160"/>
        </w:trPr>
        <w:tc>
          <w:tcPr>
            <w:tcW w:w="1907" w:type="dxa"/>
            <w:vAlign w:val="center"/>
          </w:tcPr>
          <w:p w14:paraId="3C5AF1E7" w14:textId="77777777" w:rsidR="008F48E3" w:rsidRPr="006F7020" w:rsidRDefault="008F48E3" w:rsidP="005B1B6C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__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979" w:type="dxa"/>
            <w:vAlign w:val="center"/>
          </w:tcPr>
          <w:p w14:paraId="07FF1060" w14:textId="77777777" w:rsidR="008F48E3" w:rsidRPr="006F7020" w:rsidRDefault="008F48E3" w:rsidP="005B1B6C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909" w:type="dxa"/>
            <w:vAlign w:val="center"/>
          </w:tcPr>
          <w:p w14:paraId="5F23E41A" w14:textId="77777777" w:rsidR="008F48E3" w:rsidRPr="006F7020" w:rsidRDefault="008F48E3" w:rsidP="005B1B6C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____"/>
                    <w:listEntry w:val="1st"/>
                    <w:listEntry w:val="2nd"/>
                    <w:listEntry w:val="3rd"/>
                    <w:listEntry w:val="4th"/>
                    <w:listEntry w:val="5th"/>
                    <w:listEntry w:val="6th"/>
                  </w:ddLis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FORMDROPDOWN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2609" w:type="dxa"/>
            <w:vAlign w:val="center"/>
          </w:tcPr>
          <w:p w14:paraId="7EF2A03E" w14:textId="77777777" w:rsidR="008F48E3" w:rsidRPr="006F7020" w:rsidRDefault="008F48E3" w:rsidP="005B1B6C">
            <w:pPr>
              <w:tabs>
                <w:tab w:val="left" w:pos="1175"/>
              </w:tabs>
              <w:contextualSpacing/>
              <w:jc w:val="center"/>
              <w:rPr>
                <w:rFonts w:ascii="Arial" w:eastAsia="Calibri" w:hAnsi="Arial" w:cs="Arial"/>
                <w:sz w:val="16"/>
                <w:szCs w:val="16"/>
                <w:u w:val="single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2429" w:type="dxa"/>
            <w:gridSpan w:val="2"/>
            <w:vAlign w:val="center"/>
          </w:tcPr>
          <w:p w14:paraId="3CFA72D2" w14:textId="77777777" w:rsidR="008F48E3" w:rsidRPr="006F7020" w:rsidRDefault="008F48E3" w:rsidP="005B1B6C">
            <w:pPr>
              <w:contextualSpacing/>
              <w:jc w:val="center"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0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</w:tr>
      <w:tr w:rsidR="008F48E3" w:rsidRPr="006F7020" w14:paraId="7D608866" w14:textId="77777777" w:rsidTr="005B1B6C">
        <w:trPr>
          <w:trHeight w:val="491"/>
        </w:trPr>
        <w:tc>
          <w:tcPr>
            <w:tcW w:w="5795" w:type="dxa"/>
            <w:gridSpan w:val="3"/>
            <w:shd w:val="clear" w:color="auto" w:fill="BFBFBF"/>
            <w:vAlign w:val="center"/>
          </w:tcPr>
          <w:p w14:paraId="5FBB36F9" w14:textId="77777777" w:rsidR="008F48E3" w:rsidRPr="006F7020" w:rsidRDefault="008F48E3" w:rsidP="005B1B6C">
            <w:pPr>
              <w:contextualSpacing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  <w:p w14:paraId="2C38E12C" w14:textId="77777777" w:rsidR="008F48E3" w:rsidRPr="006F7020" w:rsidRDefault="008F48E3" w:rsidP="005B1B6C">
            <w:pPr>
              <w:contextualSpacing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CBE Point of Contact:</w:t>
            </w:r>
          </w:p>
          <w:p w14:paraId="1D233259" w14:textId="77777777" w:rsidR="008F48E3" w:rsidRPr="006F7020" w:rsidRDefault="008F48E3" w:rsidP="005B1B6C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5038" w:type="dxa"/>
            <w:gridSpan w:val="3"/>
            <w:shd w:val="clear" w:color="auto" w:fill="BFBFBF"/>
            <w:vAlign w:val="center"/>
          </w:tcPr>
          <w:p w14:paraId="6A4F403E" w14:textId="77777777" w:rsidR="008F48E3" w:rsidRPr="006F7020" w:rsidRDefault="008F48E3" w:rsidP="005B1B6C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CBE Subcontractor Self-Performance Indicator:</w:t>
            </w:r>
          </w:p>
        </w:tc>
      </w:tr>
      <w:tr w:rsidR="008F48E3" w:rsidRPr="006F7020" w14:paraId="6DEE60F3" w14:textId="77777777" w:rsidTr="005B1B6C">
        <w:trPr>
          <w:trHeight w:val="320"/>
        </w:trPr>
        <w:tc>
          <w:tcPr>
            <w:tcW w:w="5795" w:type="dxa"/>
            <w:gridSpan w:val="3"/>
            <w:vAlign w:val="center"/>
          </w:tcPr>
          <w:p w14:paraId="7B5DB73F" w14:textId="77777777" w:rsidR="008F48E3" w:rsidRPr="006F7020" w:rsidRDefault="008F48E3" w:rsidP="005B1B6C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</w:p>
          <w:p w14:paraId="554BF860" w14:textId="77777777" w:rsidR="008F48E3" w:rsidRPr="006F7020" w:rsidRDefault="008F48E3" w:rsidP="005B1B6C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Name: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3"/>
                  <w:enabled/>
                  <w:calcOnExit w:val="0"/>
                  <w:textInput>
                    <w:default w:val="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  <w:p w14:paraId="5E846AE4" w14:textId="77777777" w:rsidR="008F48E3" w:rsidRPr="006F7020" w:rsidRDefault="008F48E3" w:rsidP="005B1B6C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</w:p>
          <w:p w14:paraId="19059BE0" w14:textId="77777777" w:rsidR="008F48E3" w:rsidRPr="006F7020" w:rsidRDefault="008F48E3" w:rsidP="005B1B6C">
            <w:pPr>
              <w:contextualSpacing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Title: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4"/>
                  <w:enabled/>
                  <w:calcOnExit w:val="0"/>
                  <w:textInput>
                    <w:default w:val="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  <w:p w14:paraId="07399B33" w14:textId="77777777" w:rsidR="008F48E3" w:rsidRPr="006F7020" w:rsidRDefault="008F48E3" w:rsidP="005B1B6C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</w:p>
          <w:p w14:paraId="48039731" w14:textId="77777777" w:rsidR="008F48E3" w:rsidRPr="006F7020" w:rsidRDefault="008F48E3" w:rsidP="005B1B6C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Telephone Number: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5"/>
                  <w:enabled/>
                  <w:calcOnExit w:val="0"/>
                  <w:textInput>
                    <w:default w:val="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  <w:p w14:paraId="4CCC1E53" w14:textId="77777777" w:rsidR="008F48E3" w:rsidRPr="006F7020" w:rsidRDefault="008F48E3" w:rsidP="005B1B6C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</w:p>
          <w:p w14:paraId="4DB422BB" w14:textId="77777777" w:rsidR="008F48E3" w:rsidRPr="006F7020" w:rsidRDefault="008F48E3" w:rsidP="005B1B6C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Email Address: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6"/>
                  <w:enabled/>
                  <w:calcOnExit w:val="0"/>
                  <w:textInput>
                    <w:default w:val="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  <w:p w14:paraId="12A52BD7" w14:textId="77777777" w:rsidR="008F48E3" w:rsidRPr="006F7020" w:rsidRDefault="008F48E3" w:rsidP="005B1B6C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</w:p>
        </w:tc>
        <w:tc>
          <w:tcPr>
            <w:tcW w:w="5038" w:type="dxa"/>
            <w:gridSpan w:val="3"/>
            <w:vAlign w:val="center"/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579"/>
            </w:tblGrid>
            <w:tr w:rsidR="008F48E3" w:rsidRPr="006F7020" w14:paraId="4EC727AC" w14:textId="77777777" w:rsidTr="005B1B6C">
              <w:tc>
                <w:tcPr>
                  <w:tcW w:w="4579" w:type="dxa"/>
                </w:tcPr>
                <w:p w14:paraId="658F8AA7" w14:textId="77777777" w:rsidR="008F48E3" w:rsidRPr="006F7020" w:rsidRDefault="008F48E3" w:rsidP="005B1B6C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</w:pP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fldChar w:fldCharType="begin">
                      <w:ffData>
                        <w:name w:val="Check4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instrText xml:space="preserve"> FORMCHECKBOX </w:instrText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fldChar w:fldCharType="separate"/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fldChar w:fldCharType="end"/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 xml:space="preserve"> This CBE will perform the ENTIRE subcontract with its own organization and resources. </w:t>
                  </w:r>
                </w:p>
              </w:tc>
            </w:tr>
            <w:tr w:rsidR="008F48E3" w:rsidRPr="006F7020" w14:paraId="67073CB6" w14:textId="77777777" w:rsidTr="005B1B6C">
              <w:tc>
                <w:tcPr>
                  <w:tcW w:w="4579" w:type="dxa"/>
                </w:tcPr>
                <w:p w14:paraId="4949C6C1" w14:textId="77777777" w:rsidR="008F48E3" w:rsidRPr="006F7020" w:rsidRDefault="008F48E3" w:rsidP="005B1B6C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</w:pPr>
                  <w:r w:rsidRPr="006F7020">
                    <w:rPr>
                      <w:rFonts w:ascii="Arial" w:eastAsia="Calibri" w:hAnsi="Arial" w:cs="Arial"/>
                      <w:bCs/>
                      <w:sz w:val="22"/>
                      <w:szCs w:val="22"/>
                    </w:rPr>
                    <w:fldChar w:fldCharType="begin">
                      <w:ffData>
                        <w:name w:val="Check5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instrText xml:space="preserve"> FORMCHECKBOX </w:instrText>
                  </w:r>
                  <w:r w:rsidRPr="006F7020">
                    <w:rPr>
                      <w:rFonts w:ascii="Arial" w:eastAsia="Calibri" w:hAnsi="Arial" w:cs="Arial"/>
                      <w:bCs/>
                      <w:sz w:val="22"/>
                      <w:szCs w:val="22"/>
                    </w:rPr>
                  </w:r>
                  <w:r w:rsidRPr="006F7020">
                    <w:rPr>
                      <w:rFonts w:ascii="Arial" w:eastAsia="Calibri" w:hAnsi="Arial" w:cs="Arial"/>
                      <w:bCs/>
                      <w:sz w:val="22"/>
                      <w:szCs w:val="22"/>
                    </w:rPr>
                    <w:fldChar w:fldCharType="separate"/>
                  </w:r>
                  <w:r w:rsidRPr="006F7020">
                    <w:rPr>
                      <w:rFonts w:ascii="Arial" w:eastAsia="Calibri" w:hAnsi="Arial" w:cs="Arial"/>
                      <w:bCs/>
                      <w:sz w:val="22"/>
                      <w:szCs w:val="22"/>
                    </w:rPr>
                    <w:fldChar w:fldCharType="end"/>
                  </w:r>
                  <w:r w:rsidRPr="006F7020">
                    <w:rPr>
                      <w:rFonts w:ascii="Arial" w:eastAsia="Calibri" w:hAnsi="Arial" w:cs="Arial"/>
                      <w:bCs/>
                      <w:sz w:val="22"/>
                      <w:szCs w:val="22"/>
                    </w:rPr>
                    <w:t xml:space="preserve"> </w:t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 xml:space="preserve">This CBE will subcontract a portion of the subcontract and will perform </w:t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listEntry w:val="____"/>
                          <w:listEntry w:val="1st"/>
                          <w:listEntry w:val="2nd"/>
                          <w:listEntry w:val="3rd"/>
                          <w:listEntry w:val="4th"/>
                          <w:listEntry w:val="5th"/>
                          <w:listEntry w:val="6th"/>
                        </w:ddList>
                      </w:ffData>
                    </w:fldChar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  <w:u w:val="single"/>
                      <w:shd w:val="clear" w:color="auto" w:fill="BFBFBF"/>
                    </w:rPr>
                    <w:instrText xml:space="preserve"> FORMDROPDOWN </w:instrText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  <w:u w:val="single"/>
                      <w:shd w:val="clear" w:color="auto" w:fill="BFBFBF"/>
                    </w:rPr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separate"/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end"/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>% of the subcontract’s total dollar volume.</w:t>
                  </w:r>
                </w:p>
                <w:p w14:paraId="2E5AA8B7" w14:textId="77777777" w:rsidR="008F48E3" w:rsidRPr="006F7020" w:rsidRDefault="008F48E3" w:rsidP="005B1B6C">
                  <w:pPr>
                    <w:tabs>
                      <w:tab w:val="left" w:pos="1175"/>
                    </w:tabs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</w:pPr>
                  <w:r w:rsidRPr="006F7020">
                    <w:rPr>
                      <w:rFonts w:ascii="Arial" w:eastAsia="Calibri" w:hAnsi="Arial" w:cs="Arial"/>
                      <w:b/>
                      <w:sz w:val="16"/>
                      <w:szCs w:val="16"/>
                      <w:u w:val="single"/>
                    </w:rPr>
                    <w:t>NOTE</w:t>
                  </w:r>
                  <w:r w:rsidRPr="006F7020">
                    <w:rPr>
                      <w:rFonts w:ascii="Arial" w:eastAsia="Calibri" w:hAnsi="Arial" w:cs="Arial"/>
                      <w:b/>
                      <w:sz w:val="16"/>
                      <w:szCs w:val="16"/>
                    </w:rPr>
                    <w:t>: If the CBE will not self-perform 100% of the subcontract, it must list each lower</w:t>
                  </w:r>
                  <w:r>
                    <w:rPr>
                      <w:rFonts w:ascii="Arial" w:eastAsia="Calibri" w:hAnsi="Arial" w:cs="Arial"/>
                      <w:b/>
                      <w:sz w:val="16"/>
                      <w:szCs w:val="16"/>
                    </w:rPr>
                    <w:t>-</w:t>
                  </w:r>
                  <w:r w:rsidRPr="006F7020">
                    <w:rPr>
                      <w:rFonts w:ascii="Arial" w:eastAsia="Calibri" w:hAnsi="Arial" w:cs="Arial"/>
                      <w:b/>
                      <w:sz w:val="16"/>
                      <w:szCs w:val="16"/>
                    </w:rPr>
                    <w:t>tier CBE subcontractor below.</w:t>
                  </w:r>
                </w:p>
              </w:tc>
            </w:tr>
          </w:tbl>
          <w:p w14:paraId="1BB0EFDB" w14:textId="77777777" w:rsidR="008F48E3" w:rsidRPr="006F7020" w:rsidRDefault="008F48E3" w:rsidP="005B1B6C">
            <w:pPr>
              <w:tabs>
                <w:tab w:val="left" w:pos="1175"/>
              </w:tabs>
              <w:contextualSpacing/>
              <w:rPr>
                <w:rFonts w:ascii="Arial" w:eastAsia="Calibri" w:hAnsi="Arial" w:cs="Arial"/>
                <w:b/>
                <w:sz w:val="16"/>
                <w:szCs w:val="16"/>
              </w:rPr>
            </w:pPr>
          </w:p>
        </w:tc>
      </w:tr>
      <w:tr w:rsidR="008F48E3" w:rsidRPr="006F7020" w14:paraId="74028F16" w14:textId="77777777" w:rsidTr="005B1B6C">
        <w:trPr>
          <w:trHeight w:val="311"/>
        </w:trPr>
        <w:tc>
          <w:tcPr>
            <w:tcW w:w="1907" w:type="dxa"/>
            <w:shd w:val="clear" w:color="auto" w:fill="FDE9D9"/>
            <w:vAlign w:val="center"/>
          </w:tcPr>
          <w:p w14:paraId="6D0A338D" w14:textId="77777777" w:rsidR="008F48E3" w:rsidRPr="006F7020" w:rsidRDefault="008F48E3" w:rsidP="005B1B6C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LOWER TIER</w:t>
            </w:r>
          </w:p>
          <w:p w14:paraId="3B688A01" w14:textId="77777777" w:rsidR="008F48E3" w:rsidRPr="006F7020" w:rsidRDefault="008F48E3" w:rsidP="005B1B6C">
            <w:pPr>
              <w:contextualSpacing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CBE Subcontractor Name</w:t>
            </w:r>
          </w:p>
        </w:tc>
        <w:tc>
          <w:tcPr>
            <w:tcW w:w="1979" w:type="dxa"/>
            <w:shd w:val="clear" w:color="auto" w:fill="FDE9D9"/>
            <w:vAlign w:val="center"/>
          </w:tcPr>
          <w:p w14:paraId="348323DA" w14:textId="77777777" w:rsidR="008F48E3" w:rsidRPr="006F7020" w:rsidRDefault="008F48E3" w:rsidP="005B1B6C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Address</w:t>
            </w:r>
          </w:p>
        </w:tc>
        <w:tc>
          <w:tcPr>
            <w:tcW w:w="1909" w:type="dxa"/>
            <w:shd w:val="clear" w:color="auto" w:fill="FDE9D9"/>
            <w:vAlign w:val="center"/>
          </w:tcPr>
          <w:p w14:paraId="260333B8" w14:textId="77777777" w:rsidR="008F48E3" w:rsidRPr="006F7020" w:rsidRDefault="008F48E3" w:rsidP="005B1B6C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Certification No.</w:t>
            </w:r>
          </w:p>
        </w:tc>
        <w:tc>
          <w:tcPr>
            <w:tcW w:w="2609" w:type="dxa"/>
            <w:shd w:val="clear" w:color="auto" w:fill="FDE9D9"/>
            <w:vAlign w:val="center"/>
          </w:tcPr>
          <w:p w14:paraId="63E3E54B" w14:textId="77777777" w:rsidR="008F48E3" w:rsidRPr="006F7020" w:rsidRDefault="008F48E3" w:rsidP="005B1B6C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Price to be paid to the CBE Subcontractor</w:t>
            </w:r>
          </w:p>
        </w:tc>
        <w:tc>
          <w:tcPr>
            <w:tcW w:w="1640" w:type="dxa"/>
            <w:shd w:val="clear" w:color="auto" w:fill="FDE9D9"/>
            <w:vAlign w:val="center"/>
          </w:tcPr>
          <w:p w14:paraId="38E06B14" w14:textId="77777777" w:rsidR="008F48E3" w:rsidRPr="006F7020" w:rsidRDefault="008F48E3" w:rsidP="005B1B6C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Description of subcontract scope of work to be performed that shall be for a commercially useful function by the CBE</w:t>
            </w:r>
          </w:p>
        </w:tc>
        <w:tc>
          <w:tcPr>
            <w:tcW w:w="789" w:type="dxa"/>
            <w:shd w:val="clear" w:color="auto" w:fill="FDE9D9"/>
            <w:vAlign w:val="center"/>
          </w:tcPr>
          <w:p w14:paraId="1478A946" w14:textId="77777777" w:rsidR="008F48E3" w:rsidRPr="006F7020" w:rsidRDefault="008F48E3" w:rsidP="005B1B6C">
            <w:pPr>
              <w:contextualSpacing/>
              <w:jc w:val="center"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 xml:space="preserve">Tier </w:t>
            </w:r>
            <w:r w:rsidRPr="006F7020">
              <w:rPr>
                <w:rFonts w:ascii="Arial" w:eastAsia="Calibri" w:hAnsi="Arial" w:cs="Arial"/>
                <w:sz w:val="16"/>
                <w:szCs w:val="16"/>
              </w:rPr>
              <w:t>(e.g., 1</w:t>
            </w:r>
            <w:r w:rsidRPr="006F7020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st</w:t>
            </w:r>
            <w:r w:rsidRPr="006F7020">
              <w:rPr>
                <w:rFonts w:ascii="Arial" w:eastAsia="Calibri" w:hAnsi="Arial" w:cs="Arial"/>
                <w:sz w:val="16"/>
                <w:szCs w:val="16"/>
              </w:rPr>
              <w:t>, 2</w:t>
            </w:r>
            <w:r w:rsidRPr="006F7020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nd</w:t>
            </w:r>
            <w:r w:rsidRPr="006F7020">
              <w:rPr>
                <w:rFonts w:ascii="Arial" w:eastAsia="Calibri" w:hAnsi="Arial" w:cs="Arial"/>
                <w:sz w:val="16"/>
                <w:szCs w:val="16"/>
              </w:rPr>
              <w:t>, 3</w:t>
            </w:r>
            <w:r w:rsidRPr="006F7020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rd</w:t>
            </w:r>
            <w:r w:rsidRPr="006F7020">
              <w:rPr>
                <w:rFonts w:ascii="Arial" w:eastAsia="Calibri" w:hAnsi="Arial" w:cs="Arial"/>
                <w:sz w:val="16"/>
                <w:szCs w:val="16"/>
              </w:rPr>
              <w:t>, 4</w:t>
            </w:r>
            <w:r w:rsidRPr="006F7020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th</w:t>
            </w:r>
            <w:r w:rsidRPr="006F7020">
              <w:rPr>
                <w:rFonts w:ascii="Arial" w:eastAsia="Calibri" w:hAnsi="Arial" w:cs="Arial"/>
                <w:sz w:val="16"/>
                <w:szCs w:val="16"/>
              </w:rPr>
              <w:t>, etc.)</w:t>
            </w:r>
          </w:p>
        </w:tc>
      </w:tr>
      <w:tr w:rsidR="008F48E3" w:rsidRPr="006F7020" w14:paraId="4852259D" w14:textId="77777777" w:rsidTr="005B1B6C">
        <w:trPr>
          <w:trHeight w:val="266"/>
        </w:trPr>
        <w:tc>
          <w:tcPr>
            <w:tcW w:w="1907" w:type="dxa"/>
            <w:vAlign w:val="center"/>
          </w:tcPr>
          <w:p w14:paraId="213822B9" w14:textId="77777777" w:rsidR="008F48E3" w:rsidRPr="006F7020" w:rsidRDefault="008F48E3" w:rsidP="005B1B6C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__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979" w:type="dxa"/>
            <w:vAlign w:val="center"/>
          </w:tcPr>
          <w:p w14:paraId="0198E40F" w14:textId="77777777" w:rsidR="008F48E3" w:rsidRPr="006F7020" w:rsidRDefault="008F48E3" w:rsidP="005B1B6C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909" w:type="dxa"/>
            <w:vAlign w:val="center"/>
          </w:tcPr>
          <w:p w14:paraId="6171C68C" w14:textId="77777777" w:rsidR="008F48E3" w:rsidRPr="006F7020" w:rsidRDefault="008F48E3" w:rsidP="005B1B6C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____"/>
                    <w:listEntry w:val="1st"/>
                    <w:listEntry w:val="2nd"/>
                    <w:listEntry w:val="3rd"/>
                    <w:listEntry w:val="4th"/>
                    <w:listEntry w:val="5th"/>
                    <w:listEntry w:val="6th"/>
                  </w:ddLis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FORMDROPDOWN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2609" w:type="dxa"/>
            <w:vAlign w:val="bottom"/>
          </w:tcPr>
          <w:p w14:paraId="64DAE46A" w14:textId="77777777" w:rsidR="008F48E3" w:rsidRPr="006F7020" w:rsidRDefault="008F48E3" w:rsidP="005B1B6C">
            <w:pPr>
              <w:tabs>
                <w:tab w:val="left" w:pos="1175"/>
              </w:tabs>
              <w:contextualSpacing/>
              <w:jc w:val="center"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53469C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53469C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53469C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53469C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53469C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53469C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640" w:type="dxa"/>
            <w:vAlign w:val="center"/>
          </w:tcPr>
          <w:p w14:paraId="3C79AFF8" w14:textId="77777777" w:rsidR="008F48E3" w:rsidRPr="006F7020" w:rsidRDefault="008F48E3" w:rsidP="005B1B6C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0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789" w:type="dxa"/>
            <w:vAlign w:val="center"/>
          </w:tcPr>
          <w:p w14:paraId="2360816E" w14:textId="77777777" w:rsidR="008F48E3" w:rsidRPr="006F7020" w:rsidRDefault="008F48E3" w:rsidP="005B1B6C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____"/>
                    <w:listEntry w:val="1st"/>
                    <w:listEntry w:val="2nd"/>
                    <w:listEntry w:val="3rd"/>
                    <w:listEntry w:val="4th"/>
                    <w:listEntry w:val="5th"/>
                    <w:listEntry w:val="6th"/>
                  </w:ddLis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FORMDROPDOWN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</w:tr>
      <w:tr w:rsidR="008F48E3" w:rsidRPr="006F7020" w14:paraId="4714B8D5" w14:textId="77777777" w:rsidTr="005B1B6C">
        <w:trPr>
          <w:trHeight w:val="266"/>
        </w:trPr>
        <w:tc>
          <w:tcPr>
            <w:tcW w:w="1907" w:type="dxa"/>
            <w:vAlign w:val="center"/>
          </w:tcPr>
          <w:p w14:paraId="1279CAE9" w14:textId="77777777" w:rsidR="008F48E3" w:rsidRPr="006F7020" w:rsidRDefault="008F48E3" w:rsidP="005B1B6C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__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979" w:type="dxa"/>
            <w:vAlign w:val="center"/>
          </w:tcPr>
          <w:p w14:paraId="6569FC12" w14:textId="77777777" w:rsidR="008F48E3" w:rsidRPr="006F7020" w:rsidRDefault="008F48E3" w:rsidP="005B1B6C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909" w:type="dxa"/>
            <w:vAlign w:val="center"/>
          </w:tcPr>
          <w:p w14:paraId="2DF83DEB" w14:textId="77777777" w:rsidR="008F48E3" w:rsidRPr="006F7020" w:rsidRDefault="008F48E3" w:rsidP="005B1B6C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____"/>
                    <w:listEntry w:val="1st"/>
                    <w:listEntry w:val="2nd"/>
                    <w:listEntry w:val="3rd"/>
                    <w:listEntry w:val="4th"/>
                    <w:listEntry w:val="5th"/>
                    <w:listEntry w:val="6th"/>
                  </w:ddLis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FORMDROPDOWN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2609" w:type="dxa"/>
            <w:vAlign w:val="bottom"/>
          </w:tcPr>
          <w:p w14:paraId="276C321F" w14:textId="77777777" w:rsidR="008F48E3" w:rsidRPr="006F7020" w:rsidRDefault="008F48E3" w:rsidP="005B1B6C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53469C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53469C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53469C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53469C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53469C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53469C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640" w:type="dxa"/>
            <w:vAlign w:val="center"/>
          </w:tcPr>
          <w:p w14:paraId="7CCB8941" w14:textId="77777777" w:rsidR="008F48E3" w:rsidRPr="006F7020" w:rsidRDefault="008F48E3" w:rsidP="005B1B6C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0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789" w:type="dxa"/>
            <w:vAlign w:val="center"/>
          </w:tcPr>
          <w:p w14:paraId="275D7315" w14:textId="77777777" w:rsidR="008F48E3" w:rsidRPr="006F7020" w:rsidRDefault="008F48E3" w:rsidP="005B1B6C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____"/>
                    <w:listEntry w:val="1st"/>
                    <w:listEntry w:val="2nd"/>
                    <w:listEntry w:val="3rd"/>
                    <w:listEntry w:val="4th"/>
                    <w:listEntry w:val="5th"/>
                    <w:listEntry w:val="6th"/>
                  </w:ddLis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FORMDROPDOWN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</w:tr>
      <w:tr w:rsidR="008F48E3" w:rsidRPr="006F7020" w14:paraId="61B2DCE1" w14:textId="77777777" w:rsidTr="005B1B6C">
        <w:trPr>
          <w:trHeight w:val="266"/>
        </w:trPr>
        <w:tc>
          <w:tcPr>
            <w:tcW w:w="1907" w:type="dxa"/>
            <w:vAlign w:val="center"/>
          </w:tcPr>
          <w:p w14:paraId="010392CF" w14:textId="77777777" w:rsidR="008F48E3" w:rsidRPr="006F7020" w:rsidRDefault="008F48E3" w:rsidP="005B1B6C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__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979" w:type="dxa"/>
            <w:vAlign w:val="center"/>
          </w:tcPr>
          <w:p w14:paraId="0123B0FF" w14:textId="77777777" w:rsidR="008F48E3" w:rsidRPr="006F7020" w:rsidRDefault="008F48E3" w:rsidP="005B1B6C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909" w:type="dxa"/>
            <w:vAlign w:val="center"/>
          </w:tcPr>
          <w:p w14:paraId="5149D70A" w14:textId="77777777" w:rsidR="008F48E3" w:rsidRPr="006F7020" w:rsidRDefault="008F48E3" w:rsidP="005B1B6C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____"/>
                    <w:listEntry w:val="1st"/>
                    <w:listEntry w:val="2nd"/>
                    <w:listEntry w:val="3rd"/>
                    <w:listEntry w:val="4th"/>
                    <w:listEntry w:val="5th"/>
                    <w:listEntry w:val="6th"/>
                  </w:ddLis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FORMDROPDOWN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2609" w:type="dxa"/>
            <w:vAlign w:val="bottom"/>
          </w:tcPr>
          <w:p w14:paraId="18CB8D03" w14:textId="77777777" w:rsidR="008F48E3" w:rsidRPr="006F7020" w:rsidRDefault="008F48E3" w:rsidP="005B1B6C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53469C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53469C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53469C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53469C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53469C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53469C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640" w:type="dxa"/>
            <w:vAlign w:val="center"/>
          </w:tcPr>
          <w:p w14:paraId="53ED664F" w14:textId="77777777" w:rsidR="008F48E3" w:rsidRPr="006F7020" w:rsidRDefault="008F48E3" w:rsidP="005B1B6C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0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789" w:type="dxa"/>
            <w:vAlign w:val="center"/>
          </w:tcPr>
          <w:p w14:paraId="557AC3B5" w14:textId="77777777" w:rsidR="008F48E3" w:rsidRPr="006F7020" w:rsidRDefault="008F48E3" w:rsidP="005B1B6C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____"/>
                    <w:listEntry w:val="1st"/>
                    <w:listEntry w:val="2nd"/>
                    <w:listEntry w:val="3rd"/>
                    <w:listEntry w:val="4th"/>
                    <w:listEntry w:val="5th"/>
                    <w:listEntry w:val="6th"/>
                  </w:ddLis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FORMDROPDOWN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</w:tr>
    </w:tbl>
    <w:p w14:paraId="25D093AF" w14:textId="77777777" w:rsidR="00C34F2E" w:rsidRPr="008F48E3" w:rsidRDefault="00C34F2E" w:rsidP="00371FDA">
      <w:pPr>
        <w:contextualSpacing/>
        <w:rPr>
          <w:rFonts w:ascii="Arial" w:eastAsia="Calibri" w:hAnsi="Arial" w:cs="Arial"/>
          <w:b/>
          <w:color w:val="000000"/>
          <w:sz w:val="4"/>
          <w:szCs w:val="4"/>
        </w:rPr>
      </w:pPr>
    </w:p>
    <w:sectPr w:rsidR="00C34F2E" w:rsidRPr="008F48E3" w:rsidSect="008F48E3">
      <w:footerReference w:type="default" r:id="rId11"/>
      <w:pgSz w:w="12240" w:h="15840"/>
      <w:pgMar w:top="540" w:right="1440" w:bottom="1350" w:left="1890" w:header="360" w:footer="51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68363F" w14:textId="77777777" w:rsidR="00AC6041" w:rsidRDefault="00AC6041" w:rsidP="008231C1">
      <w:r>
        <w:separator/>
      </w:r>
    </w:p>
  </w:endnote>
  <w:endnote w:type="continuationSeparator" w:id="0">
    <w:p w14:paraId="455D9D22" w14:textId="77777777" w:rsidR="00AC6041" w:rsidRDefault="00AC6041" w:rsidP="008231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65D95A" w14:textId="77777777" w:rsidR="008D0C74" w:rsidRDefault="00663218" w:rsidP="00696563">
    <w:pPr>
      <w:pStyle w:val="Footer"/>
      <w:jc w:val="right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1EA7C748" wp14:editId="2594C796">
              <wp:simplePos x="0" y="0"/>
              <wp:positionH relativeFrom="page">
                <wp:posOffset>1600200</wp:posOffset>
              </wp:positionH>
              <wp:positionV relativeFrom="page">
                <wp:posOffset>9467850</wp:posOffset>
              </wp:positionV>
              <wp:extent cx="6172200" cy="274320"/>
              <wp:effectExtent l="0" t="0" r="0" b="0"/>
              <wp:wrapNone/>
              <wp:docPr id="1088958956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6172200" cy="274320"/>
                        <a:chOff x="0" y="0"/>
                        <a:chExt cx="6172200" cy="274320"/>
                      </a:xfrm>
                    </wpg:grpSpPr>
                    <wps:wsp>
                      <wps:cNvPr id="165" name="Rectangle 165"/>
                      <wps:cNvSpPr>
                        <a:spLocks noChangeArrowheads="1"/>
                      </wps:cNvSpPr>
                      <wps:spPr>
                        <a:xfrm>
                          <a:off x="228600" y="0"/>
                          <a:ext cx="5943600" cy="274320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alpha val="0"/>
                          </a:sysClr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66" name="Text Box 166"/>
                      <wps:cNvSpPr txBox="1">
                        <a:spLocks noChangeArrowheads="1"/>
                      </wps:cNvSpPr>
                      <wps:spPr>
                        <a:xfrm>
                          <a:off x="0" y="9525"/>
                          <a:ext cx="5943600" cy="2317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5CBB4230" w14:textId="77777777" w:rsidR="00B57160" w:rsidRDefault="00B57160" w:rsidP="00B57160">
                            <w:pPr>
                              <w:pStyle w:val="Footer"/>
                              <w:jc w:val="center"/>
                            </w:pPr>
                            <w:r>
                              <w:rPr>
                                <w:caps/>
                                <w:sz w:val="20"/>
                                <w:szCs w:val="20"/>
                              </w:rPr>
                              <w:t xml:space="preserve">                                 </w:t>
                            </w:r>
                            <w:r w:rsidRPr="009F66A6">
                              <w:rPr>
                                <w:caps/>
                                <w:sz w:val="18"/>
                                <w:szCs w:val="18"/>
                              </w:rPr>
                              <w:t xml:space="preserve">               Subcontractng plan</w:t>
                            </w:r>
                            <w:r w:rsidRPr="009F66A6">
                              <w:rPr>
                                <w:caps/>
                                <w:color w:val="808080"/>
                                <w:sz w:val="18"/>
                                <w:szCs w:val="18"/>
                              </w:rPr>
                              <w:t> |</w:t>
                            </w:r>
                            <w:r w:rsidR="00B3115E" w:rsidRPr="009F66A6">
                              <w:rPr>
                                <w:sz w:val="18"/>
                                <w:szCs w:val="18"/>
                              </w:rPr>
                              <w:t xml:space="preserve">version </w:t>
                            </w:r>
                            <w:r w:rsidR="009F66A6">
                              <w:rPr>
                                <w:sz w:val="18"/>
                                <w:szCs w:val="18"/>
                              </w:rPr>
                              <w:t>April 2025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EA7C748" id="Group 1" o:spid="_x0000_s1026" style="position:absolute;left:0;text-align:left;margin-left:126pt;margin-top:745.5pt;width:486pt;height:21.6pt;z-index:251657728;mso-position-horizontal-relative:page;mso-position-vertical-relative:page" coordsize="61722,27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">
              <v:rect id="Rectangle 165" o:spid="_x0000_s1027" style="position:absolute;left:2286;width:59436;height:274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" fillcolor="window" stroked="f" strokeweight="1pt">
                <v:fill opacity="0"/>
              </v:re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66" o:spid="_x0000_s1028" type="#_x0000_t202" style="position:absolute;top:95;width:59436;height:23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" filled="f" stroked="f" strokeweight=".5pt">
                <v:textbox style="mso-fit-shape-to-text:t" inset="0,,0">
                  <w:txbxContent>
                    <w:p w14:paraId="5CBB4230" w14:textId="77777777" w:rsidR="00B57160" w:rsidRDefault="00B57160" w:rsidP="00B57160">
                      <w:pPr>
                        <w:pStyle w:val="Footer"/>
                        <w:jc w:val="center"/>
                      </w:pPr>
                      <w:r>
                        <w:rPr>
                          <w:caps/>
                          <w:sz w:val="20"/>
                          <w:szCs w:val="20"/>
                        </w:rPr>
                        <w:t xml:space="preserve">                                 </w:t>
                      </w:r>
                      <w:r w:rsidRPr="009F66A6">
                        <w:rPr>
                          <w:caps/>
                          <w:sz w:val="18"/>
                          <w:szCs w:val="18"/>
                        </w:rPr>
                        <w:t xml:space="preserve">               Subcontractng plan</w:t>
                      </w:r>
                      <w:r w:rsidRPr="009F66A6">
                        <w:rPr>
                          <w:caps/>
                          <w:color w:val="808080"/>
                          <w:sz w:val="18"/>
                          <w:szCs w:val="18"/>
                        </w:rPr>
                        <w:t> |</w:t>
                      </w:r>
                      <w:r w:rsidR="00B3115E" w:rsidRPr="009F66A6">
                        <w:rPr>
                          <w:sz w:val="18"/>
                          <w:szCs w:val="18"/>
                        </w:rPr>
                        <w:t xml:space="preserve">version </w:t>
                      </w:r>
                      <w:r w:rsidR="009F66A6">
                        <w:rPr>
                          <w:sz w:val="18"/>
                          <w:szCs w:val="18"/>
                        </w:rPr>
                        <w:t>April 2025</w:t>
                      </w: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77DCD3" w14:textId="77777777" w:rsidR="00AC6041" w:rsidRDefault="00AC6041" w:rsidP="008231C1">
      <w:r>
        <w:separator/>
      </w:r>
    </w:p>
  </w:footnote>
  <w:footnote w:type="continuationSeparator" w:id="0">
    <w:p w14:paraId="1CDA5FD2" w14:textId="77777777" w:rsidR="00AC6041" w:rsidRDefault="00AC6041" w:rsidP="008231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24EDF"/>
    <w:multiLevelType w:val="multilevel"/>
    <w:tmpl w:val="F93C35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48E5FA4"/>
    <w:multiLevelType w:val="hybridMultilevel"/>
    <w:tmpl w:val="E7C8A6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1B15F5"/>
    <w:multiLevelType w:val="hybridMultilevel"/>
    <w:tmpl w:val="3D2C12BC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B1B3F1A"/>
    <w:multiLevelType w:val="hybridMultilevel"/>
    <w:tmpl w:val="016259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8F7ED6"/>
    <w:multiLevelType w:val="hybridMultilevel"/>
    <w:tmpl w:val="7B0E25E2"/>
    <w:lvl w:ilvl="0" w:tplc="2B7C7C9E">
      <w:start w:val="1"/>
      <w:numFmt w:val="bullet"/>
      <w:lvlText w:val=""/>
      <w:lvlJc w:val="left"/>
      <w:pPr>
        <w:ind w:left="-9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5E6F70"/>
    <w:multiLevelType w:val="hybridMultilevel"/>
    <w:tmpl w:val="EB42E6D0"/>
    <w:lvl w:ilvl="0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12A859DA"/>
    <w:multiLevelType w:val="hybridMultilevel"/>
    <w:tmpl w:val="9036FAE8"/>
    <w:lvl w:ilvl="0" w:tplc="C8C4A03C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31131DE"/>
    <w:multiLevelType w:val="hybridMultilevel"/>
    <w:tmpl w:val="93C8DE1C"/>
    <w:lvl w:ilvl="0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1828764B"/>
    <w:multiLevelType w:val="hybridMultilevel"/>
    <w:tmpl w:val="D916C1F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507613"/>
    <w:multiLevelType w:val="hybridMultilevel"/>
    <w:tmpl w:val="1DDAAF1E"/>
    <w:lvl w:ilvl="0" w:tplc="4552C4EE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199C3900"/>
    <w:multiLevelType w:val="hybridMultilevel"/>
    <w:tmpl w:val="F6D0127A"/>
    <w:lvl w:ilvl="0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1A3B7A35"/>
    <w:multiLevelType w:val="hybridMultilevel"/>
    <w:tmpl w:val="0832E180"/>
    <w:lvl w:ilvl="0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23F942A0"/>
    <w:multiLevelType w:val="hybridMultilevel"/>
    <w:tmpl w:val="4BA2F278"/>
    <w:lvl w:ilvl="0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24EB06F8"/>
    <w:multiLevelType w:val="hybridMultilevel"/>
    <w:tmpl w:val="9976AFEC"/>
    <w:lvl w:ilvl="0" w:tplc="CE145B8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5852AD7"/>
    <w:multiLevelType w:val="hybridMultilevel"/>
    <w:tmpl w:val="8B76C2C6"/>
    <w:lvl w:ilvl="0" w:tplc="04090011">
      <w:start w:val="1"/>
      <w:numFmt w:val="decimal"/>
      <w:lvlText w:val="%1)"/>
      <w:lvlJc w:val="left"/>
      <w:pPr>
        <w:ind w:left="-9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6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3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</w:abstractNum>
  <w:abstractNum w:abstractNumId="15" w15:restartNumberingAfterBreak="0">
    <w:nsid w:val="27DC523F"/>
    <w:multiLevelType w:val="hybridMultilevel"/>
    <w:tmpl w:val="D724412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BD7774"/>
    <w:multiLevelType w:val="hybridMultilevel"/>
    <w:tmpl w:val="4C388752"/>
    <w:lvl w:ilvl="0" w:tplc="04090003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7" w15:restartNumberingAfterBreak="0">
    <w:nsid w:val="35454688"/>
    <w:multiLevelType w:val="hybridMultilevel"/>
    <w:tmpl w:val="41606418"/>
    <w:lvl w:ilvl="0" w:tplc="4552C4EE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865348B"/>
    <w:multiLevelType w:val="hybridMultilevel"/>
    <w:tmpl w:val="F6829D80"/>
    <w:lvl w:ilvl="0" w:tplc="0409000F">
      <w:start w:val="1"/>
      <w:numFmt w:val="decimal"/>
      <w:lvlText w:val="%1."/>
      <w:lvlJc w:val="left"/>
      <w:pPr>
        <w:ind w:left="-90" w:hanging="360"/>
      </w:pPr>
    </w:lvl>
    <w:lvl w:ilvl="1" w:tplc="04090019" w:tentative="1">
      <w:start w:val="1"/>
      <w:numFmt w:val="lowerLetter"/>
      <w:lvlText w:val="%2."/>
      <w:lvlJc w:val="left"/>
      <w:pPr>
        <w:ind w:left="630" w:hanging="360"/>
      </w:pPr>
    </w:lvl>
    <w:lvl w:ilvl="2" w:tplc="0409001B" w:tentative="1">
      <w:start w:val="1"/>
      <w:numFmt w:val="lowerRoman"/>
      <w:lvlText w:val="%3."/>
      <w:lvlJc w:val="right"/>
      <w:pPr>
        <w:ind w:left="1350" w:hanging="180"/>
      </w:pPr>
    </w:lvl>
    <w:lvl w:ilvl="3" w:tplc="0409000F" w:tentative="1">
      <w:start w:val="1"/>
      <w:numFmt w:val="decimal"/>
      <w:lvlText w:val="%4."/>
      <w:lvlJc w:val="left"/>
      <w:pPr>
        <w:ind w:left="2070" w:hanging="360"/>
      </w:pPr>
    </w:lvl>
    <w:lvl w:ilvl="4" w:tplc="04090019" w:tentative="1">
      <w:start w:val="1"/>
      <w:numFmt w:val="lowerLetter"/>
      <w:lvlText w:val="%5."/>
      <w:lvlJc w:val="left"/>
      <w:pPr>
        <w:ind w:left="2790" w:hanging="360"/>
      </w:pPr>
    </w:lvl>
    <w:lvl w:ilvl="5" w:tplc="0409001B" w:tentative="1">
      <w:start w:val="1"/>
      <w:numFmt w:val="lowerRoman"/>
      <w:lvlText w:val="%6."/>
      <w:lvlJc w:val="right"/>
      <w:pPr>
        <w:ind w:left="3510" w:hanging="180"/>
      </w:pPr>
    </w:lvl>
    <w:lvl w:ilvl="6" w:tplc="0409000F" w:tentative="1">
      <w:start w:val="1"/>
      <w:numFmt w:val="decimal"/>
      <w:lvlText w:val="%7."/>
      <w:lvlJc w:val="left"/>
      <w:pPr>
        <w:ind w:left="4230" w:hanging="360"/>
      </w:pPr>
    </w:lvl>
    <w:lvl w:ilvl="7" w:tplc="04090019" w:tentative="1">
      <w:start w:val="1"/>
      <w:numFmt w:val="lowerLetter"/>
      <w:lvlText w:val="%8."/>
      <w:lvlJc w:val="left"/>
      <w:pPr>
        <w:ind w:left="4950" w:hanging="360"/>
      </w:pPr>
    </w:lvl>
    <w:lvl w:ilvl="8" w:tplc="0409001B" w:tentative="1">
      <w:start w:val="1"/>
      <w:numFmt w:val="lowerRoman"/>
      <w:lvlText w:val="%9."/>
      <w:lvlJc w:val="right"/>
      <w:pPr>
        <w:ind w:left="5670" w:hanging="180"/>
      </w:pPr>
    </w:lvl>
  </w:abstractNum>
  <w:abstractNum w:abstractNumId="19" w15:restartNumberingAfterBreak="0">
    <w:nsid w:val="3EC83BE2"/>
    <w:multiLevelType w:val="hybridMultilevel"/>
    <w:tmpl w:val="2BA4780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073225"/>
    <w:multiLevelType w:val="hybridMultilevel"/>
    <w:tmpl w:val="EECEE60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6FF63CB"/>
    <w:multiLevelType w:val="hybridMultilevel"/>
    <w:tmpl w:val="A8346EB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7B70CB6"/>
    <w:multiLevelType w:val="hybridMultilevel"/>
    <w:tmpl w:val="8402D0A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E9D1CC0"/>
    <w:multiLevelType w:val="hybridMultilevel"/>
    <w:tmpl w:val="76341F40"/>
    <w:lvl w:ilvl="0" w:tplc="626C35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23B2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8FF0701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654CDC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F84FA0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E9A392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972C67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108D1E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E0CF2D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203B1A"/>
    <w:multiLevelType w:val="hybridMultilevel"/>
    <w:tmpl w:val="34E0CF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9845B1"/>
    <w:multiLevelType w:val="hybridMultilevel"/>
    <w:tmpl w:val="BE987AA6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6" w15:restartNumberingAfterBreak="0">
    <w:nsid w:val="593A6088"/>
    <w:multiLevelType w:val="hybridMultilevel"/>
    <w:tmpl w:val="32ECFA26"/>
    <w:lvl w:ilvl="0" w:tplc="C8C4A03C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 w15:restartNumberingAfterBreak="0">
    <w:nsid w:val="5BE7764B"/>
    <w:multiLevelType w:val="hybridMultilevel"/>
    <w:tmpl w:val="2BC47E18"/>
    <w:lvl w:ilvl="0" w:tplc="4552C4EE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2E96028"/>
    <w:multiLevelType w:val="hybridMultilevel"/>
    <w:tmpl w:val="5926987E"/>
    <w:lvl w:ilvl="0" w:tplc="C8C4A03C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33D6426"/>
    <w:multiLevelType w:val="hybridMultilevel"/>
    <w:tmpl w:val="B54CDBCC"/>
    <w:lvl w:ilvl="0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0" w15:restartNumberingAfterBreak="0">
    <w:nsid w:val="6B056CA9"/>
    <w:multiLevelType w:val="hybridMultilevel"/>
    <w:tmpl w:val="B232D30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E847E5"/>
    <w:multiLevelType w:val="hybridMultilevel"/>
    <w:tmpl w:val="00BEC960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9450E21"/>
    <w:multiLevelType w:val="hybridMultilevel"/>
    <w:tmpl w:val="81BCB2EA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3" w15:restartNumberingAfterBreak="0">
    <w:nsid w:val="7A891AB4"/>
    <w:multiLevelType w:val="hybridMultilevel"/>
    <w:tmpl w:val="1DA48EC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9791919">
    <w:abstractNumId w:val="23"/>
  </w:num>
  <w:num w:numId="2" w16cid:durableId="2071348094">
    <w:abstractNumId w:val="20"/>
  </w:num>
  <w:num w:numId="3" w16cid:durableId="2016178544">
    <w:abstractNumId w:val="33"/>
  </w:num>
  <w:num w:numId="4" w16cid:durableId="386611458">
    <w:abstractNumId w:val="19"/>
  </w:num>
  <w:num w:numId="5" w16cid:durableId="1255020009">
    <w:abstractNumId w:val="22"/>
  </w:num>
  <w:num w:numId="6" w16cid:durableId="1115440156">
    <w:abstractNumId w:val="2"/>
  </w:num>
  <w:num w:numId="7" w16cid:durableId="398207465">
    <w:abstractNumId w:val="24"/>
  </w:num>
  <w:num w:numId="8" w16cid:durableId="277487180">
    <w:abstractNumId w:val="31"/>
  </w:num>
  <w:num w:numId="9" w16cid:durableId="1891572236">
    <w:abstractNumId w:val="5"/>
  </w:num>
  <w:num w:numId="10" w16cid:durableId="1735742362">
    <w:abstractNumId w:val="7"/>
  </w:num>
  <w:num w:numId="11" w16cid:durableId="310254796">
    <w:abstractNumId w:val="10"/>
  </w:num>
  <w:num w:numId="12" w16cid:durableId="1904363140">
    <w:abstractNumId w:val="32"/>
  </w:num>
  <w:num w:numId="13" w16cid:durableId="2098165104">
    <w:abstractNumId w:val="12"/>
  </w:num>
  <w:num w:numId="14" w16cid:durableId="566451977">
    <w:abstractNumId w:val="11"/>
  </w:num>
  <w:num w:numId="15" w16cid:durableId="483669533">
    <w:abstractNumId w:val="25"/>
  </w:num>
  <w:num w:numId="16" w16cid:durableId="1156729380">
    <w:abstractNumId w:val="27"/>
  </w:num>
  <w:num w:numId="17" w16cid:durableId="218978782">
    <w:abstractNumId w:val="6"/>
  </w:num>
  <w:num w:numId="18" w16cid:durableId="1940944460">
    <w:abstractNumId w:val="28"/>
  </w:num>
  <w:num w:numId="19" w16cid:durableId="346635669">
    <w:abstractNumId w:val="9"/>
  </w:num>
  <w:num w:numId="20" w16cid:durableId="883978967">
    <w:abstractNumId w:val="26"/>
  </w:num>
  <w:num w:numId="21" w16cid:durableId="1689404666">
    <w:abstractNumId w:val="21"/>
  </w:num>
  <w:num w:numId="22" w16cid:durableId="1562715217">
    <w:abstractNumId w:val="17"/>
  </w:num>
  <w:num w:numId="23" w16cid:durableId="1950701471">
    <w:abstractNumId w:val="29"/>
  </w:num>
  <w:num w:numId="24" w16cid:durableId="779374573">
    <w:abstractNumId w:val="4"/>
  </w:num>
  <w:num w:numId="25" w16cid:durableId="2011371672">
    <w:abstractNumId w:val="18"/>
  </w:num>
  <w:num w:numId="26" w16cid:durableId="588195724">
    <w:abstractNumId w:val="13"/>
  </w:num>
  <w:num w:numId="27" w16cid:durableId="1817070386">
    <w:abstractNumId w:val="14"/>
  </w:num>
  <w:num w:numId="28" w16cid:durableId="124156693">
    <w:abstractNumId w:val="15"/>
  </w:num>
  <w:num w:numId="29" w16cid:durableId="547687752">
    <w:abstractNumId w:val="8"/>
  </w:num>
  <w:num w:numId="30" w16cid:durableId="776481428">
    <w:abstractNumId w:val="30"/>
  </w:num>
  <w:num w:numId="31" w16cid:durableId="712732192">
    <w:abstractNumId w:val="0"/>
  </w:num>
  <w:num w:numId="32" w16cid:durableId="226234269">
    <w:abstractNumId w:val="3"/>
  </w:num>
  <w:num w:numId="33" w16cid:durableId="639188122">
    <w:abstractNumId w:val="4"/>
  </w:num>
  <w:num w:numId="34" w16cid:durableId="30686569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921519813">
    <w:abstractNumId w:val="1"/>
  </w:num>
  <w:num w:numId="36" w16cid:durableId="192193823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ocumentProtection w:edit="forms" w:enforcement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jI0szAyMrU0Mrc0MDVT0lEKTi0uzszPAykwrAUA/WGu8SwAAAA="/>
  </w:docVars>
  <w:rsids>
    <w:rsidRoot w:val="00637B36"/>
    <w:rsid w:val="00001A03"/>
    <w:rsid w:val="00001C7F"/>
    <w:rsid w:val="00005663"/>
    <w:rsid w:val="00013CC3"/>
    <w:rsid w:val="00014CA6"/>
    <w:rsid w:val="00021DEB"/>
    <w:rsid w:val="00024B8E"/>
    <w:rsid w:val="000308F7"/>
    <w:rsid w:val="000425AD"/>
    <w:rsid w:val="00056653"/>
    <w:rsid w:val="000603C2"/>
    <w:rsid w:val="00061204"/>
    <w:rsid w:val="00061F48"/>
    <w:rsid w:val="000639E2"/>
    <w:rsid w:val="00063E2E"/>
    <w:rsid w:val="000719DC"/>
    <w:rsid w:val="00074FA4"/>
    <w:rsid w:val="000911C4"/>
    <w:rsid w:val="00092065"/>
    <w:rsid w:val="000920DA"/>
    <w:rsid w:val="00094479"/>
    <w:rsid w:val="00097250"/>
    <w:rsid w:val="000A04AB"/>
    <w:rsid w:val="000A246F"/>
    <w:rsid w:val="000A2E2B"/>
    <w:rsid w:val="000A30E6"/>
    <w:rsid w:val="000B2EAC"/>
    <w:rsid w:val="000B518C"/>
    <w:rsid w:val="000C1079"/>
    <w:rsid w:val="000C15FC"/>
    <w:rsid w:val="000C3C75"/>
    <w:rsid w:val="000C4494"/>
    <w:rsid w:val="000C558B"/>
    <w:rsid w:val="000C5D33"/>
    <w:rsid w:val="000D44E7"/>
    <w:rsid w:val="000D6CF0"/>
    <w:rsid w:val="000E507F"/>
    <w:rsid w:val="00103826"/>
    <w:rsid w:val="0010538B"/>
    <w:rsid w:val="00105794"/>
    <w:rsid w:val="00105C79"/>
    <w:rsid w:val="001214A1"/>
    <w:rsid w:val="0012239C"/>
    <w:rsid w:val="00124CD3"/>
    <w:rsid w:val="001261C3"/>
    <w:rsid w:val="00133D0F"/>
    <w:rsid w:val="001415CD"/>
    <w:rsid w:val="0014349F"/>
    <w:rsid w:val="00144770"/>
    <w:rsid w:val="001453DE"/>
    <w:rsid w:val="0014603C"/>
    <w:rsid w:val="0014607E"/>
    <w:rsid w:val="00152322"/>
    <w:rsid w:val="001527EC"/>
    <w:rsid w:val="00170C7A"/>
    <w:rsid w:val="0018707B"/>
    <w:rsid w:val="001877A1"/>
    <w:rsid w:val="00192699"/>
    <w:rsid w:val="001942EC"/>
    <w:rsid w:val="00195D93"/>
    <w:rsid w:val="001A4A3F"/>
    <w:rsid w:val="001B4ADC"/>
    <w:rsid w:val="001B729C"/>
    <w:rsid w:val="001C1D6F"/>
    <w:rsid w:val="001C27BE"/>
    <w:rsid w:val="001D28E9"/>
    <w:rsid w:val="001E2FA2"/>
    <w:rsid w:val="001E62F9"/>
    <w:rsid w:val="001E776B"/>
    <w:rsid w:val="001E7E5C"/>
    <w:rsid w:val="001F34AB"/>
    <w:rsid w:val="001F435B"/>
    <w:rsid w:val="00210202"/>
    <w:rsid w:val="00225344"/>
    <w:rsid w:val="00230247"/>
    <w:rsid w:val="002312A9"/>
    <w:rsid w:val="00235960"/>
    <w:rsid w:val="00242D2B"/>
    <w:rsid w:val="0025572E"/>
    <w:rsid w:val="00260A27"/>
    <w:rsid w:val="00261989"/>
    <w:rsid w:val="0026247C"/>
    <w:rsid w:val="00266735"/>
    <w:rsid w:val="00267543"/>
    <w:rsid w:val="00270F89"/>
    <w:rsid w:val="00273342"/>
    <w:rsid w:val="0027481F"/>
    <w:rsid w:val="00284ED4"/>
    <w:rsid w:val="00293C40"/>
    <w:rsid w:val="002A7113"/>
    <w:rsid w:val="002B0D15"/>
    <w:rsid w:val="002B6B47"/>
    <w:rsid w:val="002C0C92"/>
    <w:rsid w:val="002C13B2"/>
    <w:rsid w:val="002C5193"/>
    <w:rsid w:val="002D7C43"/>
    <w:rsid w:val="002E680B"/>
    <w:rsid w:val="002E7701"/>
    <w:rsid w:val="002F3080"/>
    <w:rsid w:val="002F3D1A"/>
    <w:rsid w:val="00311498"/>
    <w:rsid w:val="00321C49"/>
    <w:rsid w:val="00331DDB"/>
    <w:rsid w:val="0033331A"/>
    <w:rsid w:val="0033579A"/>
    <w:rsid w:val="003445A5"/>
    <w:rsid w:val="00344E00"/>
    <w:rsid w:val="00351829"/>
    <w:rsid w:val="0035186D"/>
    <w:rsid w:val="00353547"/>
    <w:rsid w:val="00354CE7"/>
    <w:rsid w:val="003617FA"/>
    <w:rsid w:val="0036588D"/>
    <w:rsid w:val="003702DE"/>
    <w:rsid w:val="003703B7"/>
    <w:rsid w:val="00371FDA"/>
    <w:rsid w:val="00385D59"/>
    <w:rsid w:val="003935BD"/>
    <w:rsid w:val="00393EF6"/>
    <w:rsid w:val="00394641"/>
    <w:rsid w:val="00394838"/>
    <w:rsid w:val="00395E1C"/>
    <w:rsid w:val="003A08A5"/>
    <w:rsid w:val="003A21EF"/>
    <w:rsid w:val="003A7863"/>
    <w:rsid w:val="003B320E"/>
    <w:rsid w:val="003B47CB"/>
    <w:rsid w:val="003B7131"/>
    <w:rsid w:val="003C0D08"/>
    <w:rsid w:val="003C3D21"/>
    <w:rsid w:val="003C4D29"/>
    <w:rsid w:val="003C55BD"/>
    <w:rsid w:val="003C695E"/>
    <w:rsid w:val="003D24D7"/>
    <w:rsid w:val="003D6E70"/>
    <w:rsid w:val="003D7BA5"/>
    <w:rsid w:val="003E280C"/>
    <w:rsid w:val="003E45AC"/>
    <w:rsid w:val="003E65D4"/>
    <w:rsid w:val="003E75B1"/>
    <w:rsid w:val="00402EF1"/>
    <w:rsid w:val="00405450"/>
    <w:rsid w:val="004067EB"/>
    <w:rsid w:val="004136CF"/>
    <w:rsid w:val="00417ABC"/>
    <w:rsid w:val="004207A0"/>
    <w:rsid w:val="004208B2"/>
    <w:rsid w:val="00421C60"/>
    <w:rsid w:val="004226C9"/>
    <w:rsid w:val="00424EAC"/>
    <w:rsid w:val="00425473"/>
    <w:rsid w:val="0042690F"/>
    <w:rsid w:val="0043388D"/>
    <w:rsid w:val="00433EBB"/>
    <w:rsid w:val="004350CA"/>
    <w:rsid w:val="004360A9"/>
    <w:rsid w:val="004415D2"/>
    <w:rsid w:val="00441BF3"/>
    <w:rsid w:val="00441FA2"/>
    <w:rsid w:val="00453AE0"/>
    <w:rsid w:val="00454507"/>
    <w:rsid w:val="00454E08"/>
    <w:rsid w:val="00457DFA"/>
    <w:rsid w:val="00463D37"/>
    <w:rsid w:val="00465506"/>
    <w:rsid w:val="00474E29"/>
    <w:rsid w:val="0048311C"/>
    <w:rsid w:val="00484B40"/>
    <w:rsid w:val="00486601"/>
    <w:rsid w:val="00490C37"/>
    <w:rsid w:val="00490FA2"/>
    <w:rsid w:val="00494A59"/>
    <w:rsid w:val="004957F6"/>
    <w:rsid w:val="004A1053"/>
    <w:rsid w:val="004A4E9C"/>
    <w:rsid w:val="004A58BD"/>
    <w:rsid w:val="004A5E60"/>
    <w:rsid w:val="004A764B"/>
    <w:rsid w:val="004B0685"/>
    <w:rsid w:val="004C4554"/>
    <w:rsid w:val="004C7A6D"/>
    <w:rsid w:val="004C7E56"/>
    <w:rsid w:val="004D2A9A"/>
    <w:rsid w:val="004D7075"/>
    <w:rsid w:val="004E2864"/>
    <w:rsid w:val="004E62B3"/>
    <w:rsid w:val="004F2957"/>
    <w:rsid w:val="00502EA2"/>
    <w:rsid w:val="0050625E"/>
    <w:rsid w:val="0051121B"/>
    <w:rsid w:val="00512C9D"/>
    <w:rsid w:val="00514AA5"/>
    <w:rsid w:val="00514E1F"/>
    <w:rsid w:val="005208C5"/>
    <w:rsid w:val="005245B5"/>
    <w:rsid w:val="005270ED"/>
    <w:rsid w:val="00536C69"/>
    <w:rsid w:val="0054274B"/>
    <w:rsid w:val="00544583"/>
    <w:rsid w:val="005461F8"/>
    <w:rsid w:val="00550814"/>
    <w:rsid w:val="0056472D"/>
    <w:rsid w:val="005660DA"/>
    <w:rsid w:val="005664FB"/>
    <w:rsid w:val="00571040"/>
    <w:rsid w:val="00585201"/>
    <w:rsid w:val="00587882"/>
    <w:rsid w:val="00591E6D"/>
    <w:rsid w:val="005936EF"/>
    <w:rsid w:val="00593B3D"/>
    <w:rsid w:val="00594944"/>
    <w:rsid w:val="005B2A10"/>
    <w:rsid w:val="005B3CE3"/>
    <w:rsid w:val="005B3CED"/>
    <w:rsid w:val="005B4284"/>
    <w:rsid w:val="005B49D1"/>
    <w:rsid w:val="005C214B"/>
    <w:rsid w:val="005C5085"/>
    <w:rsid w:val="005C796B"/>
    <w:rsid w:val="005D315A"/>
    <w:rsid w:val="005D45F7"/>
    <w:rsid w:val="005D4620"/>
    <w:rsid w:val="005E15B5"/>
    <w:rsid w:val="005F01CF"/>
    <w:rsid w:val="005F438A"/>
    <w:rsid w:val="005F6A37"/>
    <w:rsid w:val="005F72CB"/>
    <w:rsid w:val="00603784"/>
    <w:rsid w:val="006048D3"/>
    <w:rsid w:val="00606A0B"/>
    <w:rsid w:val="0061015D"/>
    <w:rsid w:val="00612A4F"/>
    <w:rsid w:val="0061761A"/>
    <w:rsid w:val="0062186C"/>
    <w:rsid w:val="006262F5"/>
    <w:rsid w:val="006311ED"/>
    <w:rsid w:val="00631C9C"/>
    <w:rsid w:val="0063511A"/>
    <w:rsid w:val="00636563"/>
    <w:rsid w:val="00637B36"/>
    <w:rsid w:val="00642081"/>
    <w:rsid w:val="00646F65"/>
    <w:rsid w:val="006500A4"/>
    <w:rsid w:val="00651D1F"/>
    <w:rsid w:val="00651F4B"/>
    <w:rsid w:val="00655593"/>
    <w:rsid w:val="00663218"/>
    <w:rsid w:val="00670F99"/>
    <w:rsid w:val="00672860"/>
    <w:rsid w:val="00680209"/>
    <w:rsid w:val="00683D43"/>
    <w:rsid w:val="006870EF"/>
    <w:rsid w:val="00690088"/>
    <w:rsid w:val="00691DC5"/>
    <w:rsid w:val="006960CD"/>
    <w:rsid w:val="00696528"/>
    <w:rsid w:val="00696563"/>
    <w:rsid w:val="006B0C3C"/>
    <w:rsid w:val="006B38DB"/>
    <w:rsid w:val="006C0E0B"/>
    <w:rsid w:val="006C15CB"/>
    <w:rsid w:val="006D19FE"/>
    <w:rsid w:val="006D3C89"/>
    <w:rsid w:val="006D4A48"/>
    <w:rsid w:val="006E2907"/>
    <w:rsid w:val="006E6FFD"/>
    <w:rsid w:val="006E7DE9"/>
    <w:rsid w:val="006F7020"/>
    <w:rsid w:val="00703574"/>
    <w:rsid w:val="00714F59"/>
    <w:rsid w:val="00716723"/>
    <w:rsid w:val="00716EEC"/>
    <w:rsid w:val="00717B1A"/>
    <w:rsid w:val="00734FB3"/>
    <w:rsid w:val="00735D6D"/>
    <w:rsid w:val="0074455E"/>
    <w:rsid w:val="00744AD3"/>
    <w:rsid w:val="007514D5"/>
    <w:rsid w:val="0075274F"/>
    <w:rsid w:val="007530AF"/>
    <w:rsid w:val="007533D8"/>
    <w:rsid w:val="00753C46"/>
    <w:rsid w:val="00762817"/>
    <w:rsid w:val="0076511C"/>
    <w:rsid w:val="00775C3A"/>
    <w:rsid w:val="00781450"/>
    <w:rsid w:val="00785845"/>
    <w:rsid w:val="00791BF1"/>
    <w:rsid w:val="00795B74"/>
    <w:rsid w:val="00797E4A"/>
    <w:rsid w:val="007A252C"/>
    <w:rsid w:val="007B1B4B"/>
    <w:rsid w:val="007B2B74"/>
    <w:rsid w:val="007B6624"/>
    <w:rsid w:val="007C3E76"/>
    <w:rsid w:val="007C7D53"/>
    <w:rsid w:val="007D73F9"/>
    <w:rsid w:val="007E58B6"/>
    <w:rsid w:val="007F236C"/>
    <w:rsid w:val="007F3D2F"/>
    <w:rsid w:val="007F70A5"/>
    <w:rsid w:val="007F7BCF"/>
    <w:rsid w:val="0080160C"/>
    <w:rsid w:val="00802067"/>
    <w:rsid w:val="00802932"/>
    <w:rsid w:val="008055AA"/>
    <w:rsid w:val="00806F43"/>
    <w:rsid w:val="00814547"/>
    <w:rsid w:val="00815C11"/>
    <w:rsid w:val="00817B6A"/>
    <w:rsid w:val="008203A4"/>
    <w:rsid w:val="00822FD4"/>
    <w:rsid w:val="008231C1"/>
    <w:rsid w:val="00823AE6"/>
    <w:rsid w:val="0082467E"/>
    <w:rsid w:val="00826499"/>
    <w:rsid w:val="00827A41"/>
    <w:rsid w:val="00827D6C"/>
    <w:rsid w:val="00831FAB"/>
    <w:rsid w:val="0083355C"/>
    <w:rsid w:val="008519E4"/>
    <w:rsid w:val="00851C4D"/>
    <w:rsid w:val="008525A8"/>
    <w:rsid w:val="008573E1"/>
    <w:rsid w:val="00861F17"/>
    <w:rsid w:val="00862C34"/>
    <w:rsid w:val="00867917"/>
    <w:rsid w:val="00870964"/>
    <w:rsid w:val="0087432A"/>
    <w:rsid w:val="0088137C"/>
    <w:rsid w:val="00882C67"/>
    <w:rsid w:val="008860DD"/>
    <w:rsid w:val="008927C5"/>
    <w:rsid w:val="008955AD"/>
    <w:rsid w:val="008A225F"/>
    <w:rsid w:val="008A788F"/>
    <w:rsid w:val="008B09C0"/>
    <w:rsid w:val="008B1178"/>
    <w:rsid w:val="008C550A"/>
    <w:rsid w:val="008D0C0B"/>
    <w:rsid w:val="008D0C74"/>
    <w:rsid w:val="008D6735"/>
    <w:rsid w:val="008E7480"/>
    <w:rsid w:val="008F48E3"/>
    <w:rsid w:val="009042E9"/>
    <w:rsid w:val="00904FB5"/>
    <w:rsid w:val="00906847"/>
    <w:rsid w:val="00907BBE"/>
    <w:rsid w:val="0091050B"/>
    <w:rsid w:val="00922B32"/>
    <w:rsid w:val="0092572C"/>
    <w:rsid w:val="00925A44"/>
    <w:rsid w:val="00925A67"/>
    <w:rsid w:val="009263AD"/>
    <w:rsid w:val="00927025"/>
    <w:rsid w:val="0093056C"/>
    <w:rsid w:val="00930E8A"/>
    <w:rsid w:val="00936F27"/>
    <w:rsid w:val="009416F4"/>
    <w:rsid w:val="00944B87"/>
    <w:rsid w:val="00951B8F"/>
    <w:rsid w:val="00957A35"/>
    <w:rsid w:val="009607FA"/>
    <w:rsid w:val="00960EAF"/>
    <w:rsid w:val="00964BD9"/>
    <w:rsid w:val="0096740D"/>
    <w:rsid w:val="0096761B"/>
    <w:rsid w:val="009712D0"/>
    <w:rsid w:val="00973D4F"/>
    <w:rsid w:val="009809A8"/>
    <w:rsid w:val="009843E6"/>
    <w:rsid w:val="0098586F"/>
    <w:rsid w:val="00995804"/>
    <w:rsid w:val="009A61D3"/>
    <w:rsid w:val="009B0430"/>
    <w:rsid w:val="009B250E"/>
    <w:rsid w:val="009B498E"/>
    <w:rsid w:val="009C11FC"/>
    <w:rsid w:val="009D5ED9"/>
    <w:rsid w:val="009E0E86"/>
    <w:rsid w:val="009E1BAA"/>
    <w:rsid w:val="009E1CCA"/>
    <w:rsid w:val="009E208C"/>
    <w:rsid w:val="009F66A6"/>
    <w:rsid w:val="00A0035B"/>
    <w:rsid w:val="00A05A08"/>
    <w:rsid w:val="00A05A8A"/>
    <w:rsid w:val="00A06147"/>
    <w:rsid w:val="00A06D82"/>
    <w:rsid w:val="00A11897"/>
    <w:rsid w:val="00A12857"/>
    <w:rsid w:val="00A13945"/>
    <w:rsid w:val="00A20A5D"/>
    <w:rsid w:val="00A21C99"/>
    <w:rsid w:val="00A272E5"/>
    <w:rsid w:val="00A34EA1"/>
    <w:rsid w:val="00A4225B"/>
    <w:rsid w:val="00A422BA"/>
    <w:rsid w:val="00A43F9C"/>
    <w:rsid w:val="00A454C8"/>
    <w:rsid w:val="00A4616F"/>
    <w:rsid w:val="00A6107D"/>
    <w:rsid w:val="00A63286"/>
    <w:rsid w:val="00A67BFC"/>
    <w:rsid w:val="00A709E1"/>
    <w:rsid w:val="00A7376E"/>
    <w:rsid w:val="00A7396E"/>
    <w:rsid w:val="00A85036"/>
    <w:rsid w:val="00A87D87"/>
    <w:rsid w:val="00A9355B"/>
    <w:rsid w:val="00A96A16"/>
    <w:rsid w:val="00AA47A8"/>
    <w:rsid w:val="00AA48DD"/>
    <w:rsid w:val="00AA6ABF"/>
    <w:rsid w:val="00AB37A8"/>
    <w:rsid w:val="00AB4B10"/>
    <w:rsid w:val="00AB5767"/>
    <w:rsid w:val="00AC049E"/>
    <w:rsid w:val="00AC3BC5"/>
    <w:rsid w:val="00AC411D"/>
    <w:rsid w:val="00AC6041"/>
    <w:rsid w:val="00AD116B"/>
    <w:rsid w:val="00AD3AA9"/>
    <w:rsid w:val="00AD6095"/>
    <w:rsid w:val="00AD63F6"/>
    <w:rsid w:val="00AE01D4"/>
    <w:rsid w:val="00AE2EAC"/>
    <w:rsid w:val="00AE725D"/>
    <w:rsid w:val="00AF3A6E"/>
    <w:rsid w:val="00B0074A"/>
    <w:rsid w:val="00B16389"/>
    <w:rsid w:val="00B234DD"/>
    <w:rsid w:val="00B25A72"/>
    <w:rsid w:val="00B269BE"/>
    <w:rsid w:val="00B26FB4"/>
    <w:rsid w:val="00B3115E"/>
    <w:rsid w:val="00B36E74"/>
    <w:rsid w:val="00B43FD9"/>
    <w:rsid w:val="00B44CCD"/>
    <w:rsid w:val="00B469FF"/>
    <w:rsid w:val="00B47586"/>
    <w:rsid w:val="00B47B70"/>
    <w:rsid w:val="00B57160"/>
    <w:rsid w:val="00B57BC8"/>
    <w:rsid w:val="00B728D3"/>
    <w:rsid w:val="00B74DA5"/>
    <w:rsid w:val="00B76FEF"/>
    <w:rsid w:val="00B83381"/>
    <w:rsid w:val="00B92793"/>
    <w:rsid w:val="00BA7C43"/>
    <w:rsid w:val="00BB04F5"/>
    <w:rsid w:val="00BB0E00"/>
    <w:rsid w:val="00BB6585"/>
    <w:rsid w:val="00BC3527"/>
    <w:rsid w:val="00BD4BA4"/>
    <w:rsid w:val="00BD6CCB"/>
    <w:rsid w:val="00BD7F52"/>
    <w:rsid w:val="00BE2FCA"/>
    <w:rsid w:val="00BE3A3F"/>
    <w:rsid w:val="00C0027C"/>
    <w:rsid w:val="00C00729"/>
    <w:rsid w:val="00C02242"/>
    <w:rsid w:val="00C029BD"/>
    <w:rsid w:val="00C1475D"/>
    <w:rsid w:val="00C1754D"/>
    <w:rsid w:val="00C21658"/>
    <w:rsid w:val="00C25B80"/>
    <w:rsid w:val="00C26556"/>
    <w:rsid w:val="00C30F27"/>
    <w:rsid w:val="00C337FD"/>
    <w:rsid w:val="00C33DC0"/>
    <w:rsid w:val="00C34F2E"/>
    <w:rsid w:val="00C37BCD"/>
    <w:rsid w:val="00C40C38"/>
    <w:rsid w:val="00C414D2"/>
    <w:rsid w:val="00C627A3"/>
    <w:rsid w:val="00C76F9D"/>
    <w:rsid w:val="00C774AE"/>
    <w:rsid w:val="00C77694"/>
    <w:rsid w:val="00C822E1"/>
    <w:rsid w:val="00C83043"/>
    <w:rsid w:val="00C8459B"/>
    <w:rsid w:val="00C874A8"/>
    <w:rsid w:val="00C94ACB"/>
    <w:rsid w:val="00C95876"/>
    <w:rsid w:val="00CB7104"/>
    <w:rsid w:val="00CC0537"/>
    <w:rsid w:val="00CC7800"/>
    <w:rsid w:val="00CD04D4"/>
    <w:rsid w:val="00CD419B"/>
    <w:rsid w:val="00CE1CE9"/>
    <w:rsid w:val="00CE3036"/>
    <w:rsid w:val="00CE4356"/>
    <w:rsid w:val="00CF04F6"/>
    <w:rsid w:val="00CF6DBB"/>
    <w:rsid w:val="00D029B8"/>
    <w:rsid w:val="00D0380F"/>
    <w:rsid w:val="00D0577E"/>
    <w:rsid w:val="00D063E1"/>
    <w:rsid w:val="00D066A3"/>
    <w:rsid w:val="00D0674E"/>
    <w:rsid w:val="00D1053E"/>
    <w:rsid w:val="00D137C6"/>
    <w:rsid w:val="00D13E26"/>
    <w:rsid w:val="00D157AD"/>
    <w:rsid w:val="00D2766C"/>
    <w:rsid w:val="00D316D4"/>
    <w:rsid w:val="00D326EC"/>
    <w:rsid w:val="00D33851"/>
    <w:rsid w:val="00D34B43"/>
    <w:rsid w:val="00D40B86"/>
    <w:rsid w:val="00D457B9"/>
    <w:rsid w:val="00D46B90"/>
    <w:rsid w:val="00D544FF"/>
    <w:rsid w:val="00D617B0"/>
    <w:rsid w:val="00D7117D"/>
    <w:rsid w:val="00D755DF"/>
    <w:rsid w:val="00D7688C"/>
    <w:rsid w:val="00D7704E"/>
    <w:rsid w:val="00D77FA8"/>
    <w:rsid w:val="00D83684"/>
    <w:rsid w:val="00D9025B"/>
    <w:rsid w:val="00D90819"/>
    <w:rsid w:val="00D93E45"/>
    <w:rsid w:val="00D9524F"/>
    <w:rsid w:val="00D95291"/>
    <w:rsid w:val="00D970AF"/>
    <w:rsid w:val="00DA38A3"/>
    <w:rsid w:val="00DB0014"/>
    <w:rsid w:val="00DB537E"/>
    <w:rsid w:val="00DC78AF"/>
    <w:rsid w:val="00DD1BE5"/>
    <w:rsid w:val="00DD6A79"/>
    <w:rsid w:val="00DD73E5"/>
    <w:rsid w:val="00DE2793"/>
    <w:rsid w:val="00DE350F"/>
    <w:rsid w:val="00DE45F2"/>
    <w:rsid w:val="00DE7CB0"/>
    <w:rsid w:val="00DF15AD"/>
    <w:rsid w:val="00DF6A94"/>
    <w:rsid w:val="00E03A5E"/>
    <w:rsid w:val="00E0493E"/>
    <w:rsid w:val="00E076B9"/>
    <w:rsid w:val="00E1185A"/>
    <w:rsid w:val="00E248BE"/>
    <w:rsid w:val="00E30723"/>
    <w:rsid w:val="00E31B87"/>
    <w:rsid w:val="00E417AC"/>
    <w:rsid w:val="00E42306"/>
    <w:rsid w:val="00E45A05"/>
    <w:rsid w:val="00E46842"/>
    <w:rsid w:val="00E506B8"/>
    <w:rsid w:val="00E50777"/>
    <w:rsid w:val="00E5291E"/>
    <w:rsid w:val="00E54607"/>
    <w:rsid w:val="00E578F2"/>
    <w:rsid w:val="00E709D9"/>
    <w:rsid w:val="00E7319F"/>
    <w:rsid w:val="00E74B54"/>
    <w:rsid w:val="00E826B5"/>
    <w:rsid w:val="00E842DC"/>
    <w:rsid w:val="00E875D8"/>
    <w:rsid w:val="00E9024A"/>
    <w:rsid w:val="00EA238B"/>
    <w:rsid w:val="00EB230D"/>
    <w:rsid w:val="00EB6EC7"/>
    <w:rsid w:val="00ED1100"/>
    <w:rsid w:val="00ED7855"/>
    <w:rsid w:val="00ED7CC8"/>
    <w:rsid w:val="00EE1446"/>
    <w:rsid w:val="00EE465C"/>
    <w:rsid w:val="00EE61C5"/>
    <w:rsid w:val="00EF7B9B"/>
    <w:rsid w:val="00EF7BD4"/>
    <w:rsid w:val="00F03884"/>
    <w:rsid w:val="00F06C2F"/>
    <w:rsid w:val="00F12AA0"/>
    <w:rsid w:val="00F25096"/>
    <w:rsid w:val="00F260F3"/>
    <w:rsid w:val="00F267EA"/>
    <w:rsid w:val="00F337A0"/>
    <w:rsid w:val="00F34AA6"/>
    <w:rsid w:val="00F4718C"/>
    <w:rsid w:val="00F62931"/>
    <w:rsid w:val="00F6463A"/>
    <w:rsid w:val="00F64D35"/>
    <w:rsid w:val="00F6743D"/>
    <w:rsid w:val="00F7068B"/>
    <w:rsid w:val="00F71DEE"/>
    <w:rsid w:val="00F72DB7"/>
    <w:rsid w:val="00F76B70"/>
    <w:rsid w:val="00F802F8"/>
    <w:rsid w:val="00F80652"/>
    <w:rsid w:val="00F80DC9"/>
    <w:rsid w:val="00FA27DD"/>
    <w:rsid w:val="00FA351D"/>
    <w:rsid w:val="00FA6AB1"/>
    <w:rsid w:val="00FA6B95"/>
    <w:rsid w:val="00FB1BDD"/>
    <w:rsid w:val="00FB2077"/>
    <w:rsid w:val="00FC2B2A"/>
    <w:rsid w:val="00FD0680"/>
    <w:rsid w:val="00FD47A3"/>
    <w:rsid w:val="00FE13D3"/>
    <w:rsid w:val="00FE46BE"/>
    <w:rsid w:val="00FE5EAB"/>
    <w:rsid w:val="19051734"/>
    <w:rsid w:val="3E284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2589296"/>
  <w14:defaultImageDpi w14:val="330"/>
  <w15:docId w15:val="{0F5EF952-BB80-4341-84E4-DEF9CEDE95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MS Mincho" w:hAnsi="Cambria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3B47C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231C1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231C1"/>
  </w:style>
  <w:style w:type="paragraph" w:styleId="Footer">
    <w:name w:val="footer"/>
    <w:basedOn w:val="Normal"/>
    <w:link w:val="FooterChar"/>
    <w:uiPriority w:val="99"/>
    <w:unhideWhenUsed/>
    <w:rsid w:val="008231C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231C1"/>
  </w:style>
  <w:style w:type="character" w:styleId="Hyperlink">
    <w:name w:val="Hyperlink"/>
    <w:uiPriority w:val="99"/>
    <w:unhideWhenUsed/>
    <w:rsid w:val="00261989"/>
    <w:rPr>
      <w:color w:val="0000FF"/>
      <w:u w:val="single"/>
    </w:rPr>
  </w:style>
  <w:style w:type="paragraph" w:styleId="CommentText">
    <w:name w:val="annotation text"/>
    <w:basedOn w:val="Normal"/>
    <w:link w:val="CommentTextChar"/>
    <w:uiPriority w:val="99"/>
    <w:unhideWhenUsed/>
  </w:style>
  <w:style w:type="character" w:customStyle="1" w:styleId="CommentTextChar">
    <w:name w:val="Comment Text Char"/>
    <w:basedOn w:val="DefaultParagraphFont"/>
    <w:link w:val="CommentText"/>
    <w:uiPriority w:val="99"/>
  </w:style>
  <w:style w:type="character" w:styleId="CommentReference">
    <w:name w:val="annotation reference"/>
    <w:uiPriority w:val="99"/>
    <w:semiHidden/>
    <w:unhideWhenUsed/>
    <w:rPr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4EA1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34EA1"/>
    <w:rPr>
      <w:rFonts w:ascii="Lucida Grande" w:hAnsi="Lucida Grande" w:cs="Lucida Grande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E875D8"/>
    <w:pPr>
      <w:spacing w:before="100" w:beforeAutospacing="1" w:after="100" w:afterAutospacing="1"/>
    </w:pPr>
    <w:rPr>
      <w:rFonts w:ascii="Times New Roman" w:hAnsi="Times New Roman"/>
      <w:sz w:val="20"/>
      <w:szCs w:val="20"/>
    </w:rPr>
  </w:style>
  <w:style w:type="character" w:customStyle="1" w:styleId="apple-converted-space">
    <w:name w:val="apple-converted-space"/>
    <w:basedOn w:val="DefaultParagraphFont"/>
    <w:rsid w:val="00E875D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718C"/>
    <w:rPr>
      <w:b/>
      <w:bCs/>
      <w:sz w:val="20"/>
      <w:szCs w:val="20"/>
    </w:rPr>
  </w:style>
  <w:style w:type="character" w:customStyle="1" w:styleId="CommentSubjectChar">
    <w:name w:val="Comment Subject Char"/>
    <w:link w:val="CommentSubject"/>
    <w:uiPriority w:val="99"/>
    <w:semiHidden/>
    <w:rsid w:val="00F4718C"/>
    <w:rPr>
      <w:b/>
      <w:bCs/>
      <w:sz w:val="20"/>
      <w:szCs w:val="20"/>
    </w:rPr>
  </w:style>
  <w:style w:type="table" w:styleId="TableGrid">
    <w:name w:val="Table Grid"/>
    <w:basedOn w:val="TableNormal"/>
    <w:uiPriority w:val="59"/>
    <w:rsid w:val="006C15CB"/>
    <w:rPr>
      <w:rFonts w:eastAsia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6C15CB"/>
  </w:style>
  <w:style w:type="character" w:styleId="UnresolvedMention">
    <w:name w:val="Unresolved Mention"/>
    <w:uiPriority w:val="99"/>
    <w:semiHidden/>
    <w:unhideWhenUsed/>
    <w:rsid w:val="00802067"/>
    <w:rPr>
      <w:color w:val="605E5C"/>
      <w:shd w:val="clear" w:color="auto" w:fill="E1DFDD"/>
    </w:rPr>
  </w:style>
  <w:style w:type="character" w:styleId="PlaceholderText">
    <w:name w:val="Placeholder Text"/>
    <w:uiPriority w:val="99"/>
    <w:semiHidden/>
    <w:rsid w:val="00331DDB"/>
    <w:rPr>
      <w:color w:val="808080"/>
    </w:rPr>
  </w:style>
  <w:style w:type="paragraph" w:styleId="Revision">
    <w:name w:val="Revision"/>
    <w:hidden/>
    <w:uiPriority w:val="99"/>
    <w:semiHidden/>
    <w:rsid w:val="00851C4D"/>
    <w:rPr>
      <w:sz w:val="24"/>
      <w:szCs w:val="24"/>
    </w:rPr>
  </w:style>
  <w:style w:type="paragraph" w:customStyle="1" w:styleId="pf0">
    <w:name w:val="pf0"/>
    <w:basedOn w:val="Normal"/>
    <w:rsid w:val="00FA351D"/>
    <w:pPr>
      <w:spacing w:before="100" w:beforeAutospacing="1" w:after="100" w:afterAutospacing="1"/>
    </w:pPr>
    <w:rPr>
      <w:rFonts w:ascii="Times New Roman" w:eastAsia="Times New Roman" w:hAnsi="Times New Roman"/>
    </w:rPr>
  </w:style>
  <w:style w:type="character" w:customStyle="1" w:styleId="cf01">
    <w:name w:val="cf01"/>
    <w:rsid w:val="00FA351D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69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9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9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8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1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1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9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7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7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9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3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P:\2026\FY26%20Templates\2.%20Solicitation\Subcontracting%20Plan%20Form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48B6D43AA720D4D8062A49AB9E04EC5" ma:contentTypeVersion="12" ma:contentTypeDescription="Create a new document." ma:contentTypeScope="" ma:versionID="c666e5757b4eb2269e569b75d1e32161">
  <xsd:schema xmlns:xsd="http://www.w3.org/2001/XMLSchema" xmlns:xs="http://www.w3.org/2001/XMLSchema" xmlns:p="http://schemas.microsoft.com/office/2006/metadata/properties" xmlns:ns3="46ceeadb-55b0-462d-a121-a85315a45b6e" xmlns:ns4="dff0290e-562b-40bf-ae4e-9cc7dea124f1" targetNamespace="http://schemas.microsoft.com/office/2006/metadata/properties" ma:root="true" ma:fieldsID="36471bc5d2e1601fe375b9b3296fad90" ns3:_="" ns4:_="">
    <xsd:import namespace="46ceeadb-55b0-462d-a121-a85315a45b6e"/>
    <xsd:import namespace="dff0290e-562b-40bf-ae4e-9cc7dea124f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ceeadb-55b0-462d-a121-a85315a45b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19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f0290e-562b-40bf-ae4e-9cc7dea124f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/TURABIAN.XSL" StyleName="Turabia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46ceeadb-55b0-462d-a121-a85315a45b6e" xsi:nil="true"/>
  </documentManagement>
</p:properties>
</file>

<file path=customXml/itemProps1.xml><?xml version="1.0" encoding="utf-8"?>
<ds:datastoreItem xmlns:ds="http://schemas.openxmlformats.org/officeDocument/2006/customXml" ds:itemID="{619428C4-065C-4543-9100-8F589F79AD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6ceeadb-55b0-462d-a121-a85315a45b6e"/>
    <ds:schemaRef ds:uri="dff0290e-562b-40bf-ae4e-9cc7dea124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07269AF-4CEB-407F-ADD5-251AC468D7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E66E596-5BD2-2B45-8D9F-BC42DF18CD8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4F8EB30-C02C-4746-BD2C-A71513EFCF69}">
  <ds:schemaRefs>
    <ds:schemaRef ds:uri="http://schemas.microsoft.com/office/2006/metadata/properties"/>
    <ds:schemaRef ds:uri="http://schemas.microsoft.com/office/infopath/2007/PartnerControls"/>
    <ds:schemaRef ds:uri="46ceeadb-55b0-462d-a121-a85315a45b6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Subcontracting Plan Form</Template>
  <TotalTime>0</TotalTime>
  <Pages>5</Pages>
  <Words>2808</Words>
  <Characters>16009</Characters>
  <Application>Microsoft Office Word</Application>
  <DocSecurity>0</DocSecurity>
  <Lines>133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SBE Subcontractng plan</vt:lpstr>
    </vt:vector>
  </TitlesOfParts>
  <Company>DC Government</Company>
  <LinksUpToDate>false</LinksUpToDate>
  <CharactersWithSpaces>18780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SBE Subcontractng plan</dc:title>
  <dc:subject>Revised  March 2023</dc:subject>
  <dc:creator>Abdullah, Ameer</dc:creator>
  <cp:keywords/>
  <dc:description/>
  <cp:lastModifiedBy>Abdullah, Ameer (OCFO)</cp:lastModifiedBy>
  <cp:revision>1</cp:revision>
  <cp:lastPrinted>2019-07-22T17:23:00Z</cp:lastPrinted>
  <dcterms:created xsi:type="dcterms:W3CDTF">2026-03-04T17:07:00Z</dcterms:created>
  <dcterms:modified xsi:type="dcterms:W3CDTF">2026-03-04T17:07:00Z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0x010100748B6D43AA720D4D8062A49AB9E04EC5</vt:lpwstr>
  </property>
</Properties>
</file>